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0857C91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D44EAE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6A37A687" w:rsidR="00662D09" w:rsidRDefault="00FA1D8A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rPr>
                                    <w:b/>
                                    <w:bCs/>
                                  </w:r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3208B0" w:rsidRPr="003208B0">
                                    <w:rPr>
                                      <w:b/>
                                      <w:bCs/>
                                    </w:rPr>
                                    <w:t>Budowa budynku socjalnego Warszawa Chodakowska 100</w:t>
                                  </w:r>
                                </w:sdtContent>
                              </w:sdt>
                              <w:r w:rsidR="00A83D0B" w:rsidRPr="0061043F">
                                <w:rPr>
                                  <w:highlight w:val="yellow"/>
                                </w:rPr>
                                <w:t xml:space="preserve"> </w:t>
                              </w:r>
                            </w:p>
                            <w:p w14:paraId="28C26E18" w14:textId="620FF8A3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b/>
                                    <w:bCs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3208B0" w:rsidRPr="003208B0">
                                    <w:rPr>
                                      <w:rFonts w:cstheme="minorHAnsi"/>
                                      <w:b/>
                                      <w:bCs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POST/HZ/EK/HZL/00043/2026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21477396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3208B0">
                                <w:fldChar w:fldCharType="begin"/>
                              </w:r>
                              <w:r w:rsidRPr="003208B0">
                                <w:instrText xml:space="preserve"> TIME \@ "d MMMM yyyy" </w:instrText>
                              </w:r>
                              <w:r w:rsidRPr="003208B0">
                                <w:fldChar w:fldCharType="separate"/>
                              </w:r>
                              <w:r w:rsidR="006E55C7">
                                <w:rPr>
                                  <w:noProof/>
                                </w:rPr>
                                <w:t>7 kwietnia 2026</w:t>
                              </w:r>
                              <w:r w:rsidRPr="003208B0">
                                <w:fldChar w:fldCharType="end"/>
                              </w:r>
                              <w:r w:rsidR="008B01A3" w:rsidRPr="003208B0">
                                <w:t>.</w:t>
                              </w:r>
                              <w:r w:rsidRPr="003208B0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0857C91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D44EAE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6A37A687" w:rsidR="00662D09" w:rsidRDefault="00FA1D8A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rPr>
                              <w:b/>
                              <w:bCs/>
                            </w:r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3208B0" w:rsidRPr="003208B0">
                              <w:rPr>
                                <w:b/>
                                <w:bCs/>
                              </w:rPr>
                              <w:t>Budowa budynku socjalnego Warszawa Chodakowska 100</w:t>
                            </w:r>
                          </w:sdtContent>
                        </w:sdt>
                        <w:r w:rsidR="00A83D0B" w:rsidRPr="0061043F">
                          <w:rPr>
                            <w:highlight w:val="yellow"/>
                          </w:rPr>
                          <w:t xml:space="preserve"> </w:t>
                        </w:r>
                      </w:p>
                      <w:p w14:paraId="28C26E18" w14:textId="620FF8A3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b/>
                              <w:bCs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3208B0" w:rsidRPr="003208B0">
                              <w:rPr>
                                <w:rFonts w:cstheme="minorHAnsi"/>
                                <w:b/>
                                <w:bCs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POST/HZ/EK/HZL/00043/2026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21477396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3208B0">
                          <w:fldChar w:fldCharType="begin"/>
                        </w:r>
                        <w:r w:rsidRPr="003208B0">
                          <w:instrText xml:space="preserve"> TIME \@ "d MMMM yyyy" </w:instrText>
                        </w:r>
                        <w:r w:rsidRPr="003208B0">
                          <w:fldChar w:fldCharType="separate"/>
                        </w:r>
                        <w:r w:rsidR="006E55C7">
                          <w:rPr>
                            <w:noProof/>
                          </w:rPr>
                          <w:t>7 kwietnia 2026</w:t>
                        </w:r>
                        <w:r w:rsidRPr="003208B0">
                          <w:fldChar w:fldCharType="end"/>
                        </w:r>
                        <w:r w:rsidR="008B01A3" w:rsidRPr="003208B0">
                          <w:t>.</w:t>
                        </w:r>
                        <w:r w:rsidRPr="003208B0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2CD9AC1C" w:rsidR="00847B49" w:rsidRPr="00847B49" w:rsidRDefault="00FA1D8A" w:rsidP="007A4959">
      <w:pPr>
        <w:pStyle w:val="Nagwek2"/>
        <w:numPr>
          <w:ilvl w:val="0"/>
          <w:numId w:val="0"/>
        </w:numPr>
        <w:ind w:left="576"/>
      </w:pPr>
      <w:sdt>
        <w:sdtPr>
          <w:rPr>
            <w:b/>
            <w:bCs/>
          </w:rPr>
          <w:alias w:val="AUTOMAT - NIE uzupełniaj"/>
          <w:tag w:val=""/>
          <w:id w:val="907337096"/>
          <w:placeholder>
            <w:docPart w:val="372987C3046648BAB9BCF205328AF85D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A4959" w:rsidRPr="007A4959">
            <w:rPr>
              <w:b/>
              <w:bCs/>
            </w:rPr>
            <w:t>PGE Energetyka Kolejowa Operator sp. z o.o.</w:t>
          </w:r>
        </w:sdtContent>
      </w:sdt>
      <w:r w:rsidR="007A4959" w:rsidRPr="00997E7F">
        <w:t xml:space="preserve"> </w:t>
      </w:r>
      <w:r w:rsidR="003208B0" w:rsidRPr="003D6E03">
        <w:t>ul Sławińska 7/9, 01-218 Warszawa, wpisana do Rejestru Przedsiębiorców Krajowego Rejestru Sądowego prowadzonego przez Sąd Rejonowy dla M. ST. Warszawy w Warszawie, XIII Wydział Gospodarczy Krajowego Rejestru Sądowego, pod numerem KRS: 0000610778, NIP: 7010564340, REGON: 364121434, kapitał zakładowy: 32 750 900 zł (kapitał wpłacony w całości),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FA1D8A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36A6C01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D44EAE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lastRenderedPageBreak/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7EF7BF93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negocjacji handlowych z Wykonawcami, których Oferty nie podlegają odrzuceniu.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77777777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zamówienia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ofert,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lastRenderedPageBreak/>
        <w:t>punkty przyznane w każdym kryterium oceny Ofert, jaką otrzymała Oferta uznana jako najkorzystniejsza w przedmiotowym Postępowaniu.</w:t>
      </w:r>
    </w:p>
    <w:p w14:paraId="2875A46E" w14:textId="3C55F663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B6DE8">
        <w:t xml:space="preserve">Zamawiający </w:t>
      </w:r>
      <w:r w:rsidRPr="003208B0">
        <w:rPr>
          <w:b/>
        </w:rPr>
        <w:t>dopuszcza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3208B0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3208B0">
        <w:t>Wykonawcy wchodzący w skład k</w:t>
      </w:r>
      <w:r w:rsidR="006E100D" w:rsidRPr="003208B0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798C5FA4" w:rsidR="00BB6DE8" w:rsidRPr="003208B0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3208B0">
        <w:t>Wykonawcy wspólnie ubiegający się o udzielenie Zamówienia powinni ustanowić pełnomocnika do reprezentowania ich w Postępowaniu albo reprezentowania w</w:t>
      </w:r>
      <w:r w:rsidR="00D22790" w:rsidRPr="003208B0">
        <w:t> </w:t>
      </w:r>
      <w:r w:rsidRPr="003208B0">
        <w:t>Postępowaniu i do zawarcia umowy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3208B0">
        <w:t> </w:t>
      </w:r>
      <w:r w:rsidRPr="003208B0">
        <w:t>udzielenie Zamówienia. Pełnomocnictwo należy załączyć do Oferty w formie oryginału lub kopii.</w:t>
      </w:r>
    </w:p>
    <w:p w14:paraId="7EFC2E9C" w14:textId="77777777" w:rsidR="00BB6DE8" w:rsidRPr="003208B0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3208B0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3208B0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3208B0">
        <w:t>Oferta musi być podpisana w taki sposób, by prawnie zobowiązywała wszystkich Wykonawców wspólnie ubiegających się o Zamówienie.</w:t>
      </w:r>
    </w:p>
    <w:p w14:paraId="209D578F" w14:textId="7078A7B2" w:rsidR="006E100D" w:rsidRPr="00F61C65" w:rsidRDefault="006E100D" w:rsidP="001E33AB">
      <w:pPr>
        <w:pStyle w:val="Akapitzlist"/>
        <w:numPr>
          <w:ilvl w:val="2"/>
          <w:numId w:val="15"/>
        </w:numPr>
        <w:ind w:left="1276"/>
        <w:jc w:val="both"/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BB6DE8">
        <w:t xml:space="preserve">Zamawiający </w:t>
      </w:r>
      <w:r w:rsidRPr="003208B0">
        <w:rPr>
          <w:b/>
        </w:rPr>
        <w:t xml:space="preserve">dopuszcza </w:t>
      </w:r>
      <w:r w:rsidRPr="00BB6DE8">
        <w:t>wykonywanie przedmiotu Zamówienia przez podwykonawców</w:t>
      </w:r>
      <w:bookmarkEnd w:id="18"/>
    </w:p>
    <w:p w14:paraId="4F34DD8B" w14:textId="5C0418B0" w:rsidR="006E100D" w:rsidRPr="003208B0" w:rsidRDefault="006E100D" w:rsidP="00FE7EDA">
      <w:pPr>
        <w:ind w:left="1276"/>
        <w:jc w:val="both"/>
        <w:rPr>
          <w:iCs/>
        </w:rPr>
      </w:pPr>
      <w:r w:rsidRPr="003208B0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3208B0">
        <w:rPr>
          <w:iCs/>
        </w:rPr>
        <w:t>.</w:t>
      </w:r>
      <w:r w:rsidRPr="003208B0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073275EF" w14:textId="0951DD44" w:rsidR="004031AA" w:rsidRDefault="004031AA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>
        <w:t xml:space="preserve">Zamawiający wymaga od Wykonawców zachowania </w:t>
      </w:r>
      <w:r w:rsidRPr="002C5DD3">
        <w:rPr>
          <w:b/>
          <w:bCs/>
        </w:rPr>
        <w:t>poufności danych</w:t>
      </w:r>
      <w:r>
        <w:t xml:space="preserve"> dotyczących Zamówienia oraz Zamawiającego uzyskanych w toku niniejszego Postępowania</w:t>
      </w:r>
      <w:r w:rsidR="007F76BF">
        <w:t>.</w:t>
      </w:r>
    </w:p>
    <w:p w14:paraId="39D22A30" w14:textId="534FBEFD" w:rsidR="00FE1946" w:rsidRPr="007F76BF" w:rsidRDefault="00F8682C" w:rsidP="00F8682C">
      <w:pPr>
        <w:pStyle w:val="Nagwek3"/>
        <w:keepNext w:val="0"/>
        <w:keepLines w:val="0"/>
        <w:tabs>
          <w:tab w:val="clear" w:pos="360"/>
        </w:tabs>
        <w:ind w:left="1276" w:hanging="709"/>
      </w:pPr>
      <w:r>
        <w:rPr>
          <w:rStyle w:val="wyrnienie"/>
          <w:b w:val="0"/>
        </w:rPr>
        <w:t xml:space="preserve">1.4.15. </w:t>
      </w:r>
      <w:r w:rsidR="00FE1946" w:rsidRPr="00FE1946">
        <w:rPr>
          <w:rStyle w:val="wyrnienie"/>
          <w:b w:val="0"/>
        </w:rPr>
        <w:t>Wszelkie informacje uzyskane przez Strony w związku z udzieleniem Zamówienia, w tym również treść i warunki Projektu Umowy, mają charakter poufny i mogą być zarówno w trakcie, jak i po wykonaniu Zamówienia, udostępniane osobom trzecim przez Wykonawcę jedynie za zgodą Zamawiającego.</w:t>
      </w:r>
    </w:p>
    <w:p w14:paraId="5E176AD9" w14:textId="7704DBF2" w:rsidR="00E66343" w:rsidRDefault="00F8682C" w:rsidP="00F8682C">
      <w:pPr>
        <w:pStyle w:val="Nagwek3"/>
        <w:keepNext w:val="0"/>
        <w:keepLines w:val="0"/>
        <w:tabs>
          <w:tab w:val="clear" w:pos="360"/>
        </w:tabs>
        <w:ind w:left="1276" w:hanging="709"/>
        <w:rPr>
          <w:rStyle w:val="wyrnienie"/>
          <w:b w:val="0"/>
        </w:rPr>
      </w:pPr>
      <w:r>
        <w:rPr>
          <w:rStyle w:val="wyrnienie"/>
          <w:b w:val="0"/>
        </w:rPr>
        <w:t>1.4.16.</w:t>
      </w:r>
      <w:r w:rsidR="004031AA" w:rsidRPr="002A61E4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bookmarkEnd w:id="24"/>
    <w:p w14:paraId="43AD1808" w14:textId="77777777" w:rsidR="006E100D" w:rsidRPr="00865341" w:rsidRDefault="006E100D" w:rsidP="001E33AB">
      <w:pPr>
        <w:pStyle w:val="Nagwek1"/>
        <w:numPr>
          <w:ilvl w:val="0"/>
          <w:numId w:val="20"/>
        </w:numPr>
      </w:pPr>
      <w:r w:rsidRPr="00865341">
        <w:t xml:space="preserve">OPIS PRZEDMIOTU ZAMÓWIENIA </w:t>
      </w:r>
    </w:p>
    <w:p w14:paraId="627FB742" w14:textId="1E878697" w:rsidR="006E100D" w:rsidRPr="00865341" w:rsidRDefault="006E100D" w:rsidP="00F8682C">
      <w:pPr>
        <w:pStyle w:val="Nagwek2"/>
        <w:keepNext w:val="0"/>
        <w:keepLines w:val="0"/>
        <w:numPr>
          <w:ilvl w:val="1"/>
          <w:numId w:val="16"/>
        </w:numPr>
        <w:jc w:val="left"/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208B0">
            <w:rPr>
              <w:b/>
              <w:bCs/>
            </w:rPr>
            <w:t>Budowa budynku socjalnego Warszawa Chodakowska 100</w:t>
          </w:r>
        </w:sdtContent>
      </w:sdt>
      <w:r w:rsidR="00F8682C">
        <w:rPr>
          <w:b/>
          <w:bCs/>
        </w:rPr>
        <w:t>.</w:t>
      </w:r>
      <w:r w:rsidRPr="00865341">
        <w:t xml:space="preserve"> </w:t>
      </w:r>
      <w:bookmarkStart w:id="32" w:name="_Toc516566314"/>
      <w:bookmarkStart w:id="33" w:name="_Toc516581582"/>
    </w:p>
    <w:p w14:paraId="1E96E345" w14:textId="3791FB7D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 xml:space="preserve">Szczegółowy Opis Przedmiotu Zamówienia </w:t>
      </w:r>
      <w:r w:rsidR="007F76BF">
        <w:t xml:space="preserve">(OPZ) </w:t>
      </w:r>
      <w:r w:rsidRPr="00865341">
        <w:t xml:space="preserve">zawiera </w:t>
      </w:r>
      <w:r w:rsidRPr="00865341">
        <w:rPr>
          <w:b/>
        </w:rPr>
        <w:t>Załącznik nr 1 do SWZ</w:t>
      </w:r>
      <w:r w:rsidR="007F76BF">
        <w:rPr>
          <w:b/>
        </w:rPr>
        <w:t xml:space="preserve"> wraz z załącznikami</w:t>
      </w:r>
      <w:r w:rsidR="007F76BF" w:rsidRPr="00865341">
        <w:t>.</w:t>
      </w:r>
      <w:r w:rsidR="00422D96">
        <w:t xml:space="preserve"> Jeżeli w dokumentacji podano urządzenia i materiały używając nazw lub oznaczeń stosowanych przez konkretnych producentów lub przywołano producentów to Zamawiający dopuszcza materiały które </w:t>
      </w:r>
      <w:r w:rsidR="00422D96" w:rsidRPr="00422D96">
        <w:t xml:space="preserve">posiadają parametry techniczne, jakościowe i użytkowe </w:t>
      </w:r>
      <w:r w:rsidR="00422D96" w:rsidRPr="00422D96">
        <w:rPr>
          <w:b/>
          <w:bCs/>
        </w:rPr>
        <w:t>nie gorsze</w:t>
      </w:r>
      <w:r w:rsidR="00422D96" w:rsidRPr="00422D96">
        <w:t xml:space="preserve"> niż materiały pierwotnie wskazane </w:t>
      </w:r>
      <w:r w:rsidR="00422D96">
        <w:t>w dokumentacji.</w:t>
      </w:r>
    </w:p>
    <w:p w14:paraId="1D99878A" w14:textId="01E38E5E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lastRenderedPageBreak/>
        <w:t>Przedmiot Zamówienia może być realizowany wyłącznie przez Wykonawcę, który nie uczestniczy w</w:t>
      </w:r>
      <w:r w:rsidR="00A709CC" w:rsidRPr="00865341">
        <w:t> </w:t>
      </w:r>
      <w:r w:rsidRPr="00865341">
        <w:t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dostaw/usług objętych przedmiotem Zamówienia w sposób bezstronny i rzetelny.</w:t>
      </w:r>
    </w:p>
    <w:p w14:paraId="25F178D3" w14:textId="7C93833B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727F9" w:rsidRPr="007F76BF">
            <w:rPr>
              <w:rFonts w:asciiTheme="minorHAnsi" w:hAnsiTheme="minorHAnsi" w:cstheme="minorHAnsi"/>
              <w:szCs w:val="22"/>
            </w:rPr>
            <w:t>robót budowlanych</w:t>
          </w:r>
        </w:sdtContent>
      </w:sdt>
      <w:r w:rsidRPr="007F76BF">
        <w:t xml:space="preserve"> zostały określone w załączonym Projekcie Umowy</w:t>
      </w:r>
      <w:r w:rsidRPr="00865341">
        <w:t xml:space="preserve">, który stanowi </w:t>
      </w:r>
      <w:r w:rsidRPr="0086534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</w:p>
    <w:bookmarkEnd w:id="31"/>
    <w:bookmarkEnd w:id="39"/>
    <w:bookmarkEnd w:id="40"/>
    <w:bookmarkEnd w:id="41"/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54FB5621" w14:textId="33ECB96A" w:rsidR="00EB04AD" w:rsidRPr="00C22825" w:rsidRDefault="00C22825" w:rsidP="006B719A">
      <w:pPr>
        <w:ind w:left="567"/>
      </w:pPr>
      <w:r>
        <w:t>Nie dotyczy</w:t>
      </w:r>
    </w:p>
    <w:p w14:paraId="1D820BEE" w14:textId="3A011821" w:rsidR="006E100D" w:rsidRPr="002269EF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2269EF">
        <w:t xml:space="preserve">Zamawiający </w:t>
      </w:r>
      <w:r w:rsidRPr="002269EF">
        <w:rPr>
          <w:b/>
          <w:bCs/>
        </w:rPr>
        <w:t>nie przewiduje</w:t>
      </w:r>
      <w:r w:rsidRPr="002269EF">
        <w:t xml:space="preserve"> możliwości udzielenia </w:t>
      </w:r>
      <w:r w:rsidRPr="002269EF">
        <w:rPr>
          <w:b/>
          <w:bCs/>
        </w:rPr>
        <w:t>Zamówień dodatkowych</w:t>
      </w:r>
      <w:r w:rsidRPr="002269EF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5E11D7BF" w14:textId="0BEF9C82" w:rsidR="00681BF3" w:rsidRPr="00705CC1" w:rsidRDefault="00681BF3" w:rsidP="00364832">
      <w:pPr>
        <w:pStyle w:val="Styl2"/>
        <w:ind w:left="709" w:hanging="709"/>
      </w:pPr>
      <w:r w:rsidRPr="00705CC1">
        <w:t>3.1.</w:t>
      </w:r>
      <w:r w:rsidR="0035743F">
        <w:tab/>
      </w:r>
      <w:r w:rsidR="001874E1" w:rsidRPr="00705CC1">
        <w:t>Zamawiaj</w:t>
      </w:r>
      <w:r w:rsidR="006F5F63" w:rsidRPr="000266BC">
        <w:t>ą</w:t>
      </w:r>
      <w:r w:rsidR="0084105D" w:rsidRPr="00705CC1">
        <w:t>c</w:t>
      </w:r>
      <w:r w:rsidR="001874E1" w:rsidRPr="00705CC1">
        <w:t>y</w:t>
      </w:r>
      <w:r w:rsidR="009D3AE0" w:rsidRPr="00705CC1">
        <w:t xml:space="preserve"> może umożliwić na wniosek Wykonawcy przeprowadzenie wizji lokalnej.</w:t>
      </w:r>
      <w:r w:rsidRPr="00705CC1">
        <w:t xml:space="preserve"> Wykonawca może wziąć udział w wizji lokalnej w celu zbadania Przedmiotu Zamówienia i jego otoczenia. </w:t>
      </w:r>
      <w:r w:rsidR="00AF3A08" w:rsidRPr="00705CC1">
        <w:t>Wykonawca jest zobowiązany wziąć udział w wizji lokalnej, jeżeli o taką wizję lokalną wystąpił.</w:t>
      </w:r>
      <w:r w:rsidR="00AF3A08" w:rsidRPr="000266BC">
        <w:t xml:space="preserve"> </w:t>
      </w:r>
      <w:r w:rsidRPr="00705CC1">
        <w:t xml:space="preserve">Udział w wizji lokalnej </w:t>
      </w:r>
      <w:r w:rsidRPr="00705CC1">
        <w:rPr>
          <w:b/>
          <w:bCs/>
        </w:rPr>
        <w:t>nie jest warunkiem koniecznym do złożenia Oferty</w:t>
      </w:r>
      <w:r w:rsidRPr="00705CC1">
        <w:t xml:space="preserve">. Brak </w:t>
      </w:r>
      <w:r w:rsidR="00A40C19">
        <w:t>przeprowadzenia</w:t>
      </w:r>
      <w:r w:rsidRPr="00705CC1">
        <w:t xml:space="preserve"> wizji lokalnej </w:t>
      </w:r>
      <w:r w:rsidRPr="00705CC1">
        <w:rPr>
          <w:b/>
          <w:bCs/>
        </w:rPr>
        <w:t>nie stanowi przesłanki do odrzucenia Oferty</w:t>
      </w:r>
      <w:r w:rsidRPr="00705CC1">
        <w:t xml:space="preserve">. </w:t>
      </w:r>
    </w:p>
    <w:p w14:paraId="296B1711" w14:textId="77777777" w:rsidR="00DC6D41" w:rsidRDefault="006E100D" w:rsidP="001E33AB">
      <w:pPr>
        <w:pStyle w:val="Styl2"/>
        <w:numPr>
          <w:ilvl w:val="1"/>
          <w:numId w:val="25"/>
        </w:numPr>
        <w:rPr>
          <w:i/>
        </w:rPr>
      </w:pPr>
      <w:r w:rsidRPr="004E2379">
        <w:t xml:space="preserve">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</w:t>
      </w:r>
      <w:r w:rsidRPr="004E2379">
        <w:rPr>
          <w:b/>
          <w:bCs/>
        </w:rPr>
        <w:t>przeprowadzona</w:t>
      </w:r>
      <w:r w:rsidRPr="004E2379">
        <w:t xml:space="preserve"> </w:t>
      </w:r>
      <w:r w:rsidR="00031DCB" w:rsidRPr="004E2379">
        <w:t>n</w:t>
      </w:r>
      <w:r w:rsidRPr="004E2379">
        <w:t xml:space="preserve">a wniosek Wykonawców. </w:t>
      </w:r>
    </w:p>
    <w:p w14:paraId="118F90CD" w14:textId="77777777" w:rsidR="00C83A63" w:rsidRPr="00C83A63" w:rsidRDefault="006E100D" w:rsidP="001E33AB">
      <w:pPr>
        <w:pStyle w:val="Styl2"/>
        <w:numPr>
          <w:ilvl w:val="1"/>
          <w:numId w:val="25"/>
        </w:numPr>
        <w:rPr>
          <w:i/>
        </w:rPr>
      </w:pPr>
      <w:r w:rsidRPr="004E2379">
        <w:t>Osobą odpowiedzialną za przeprowadzenie wizji lokalnej będzie:</w:t>
      </w:r>
      <w:r w:rsidR="00031DCB" w:rsidRPr="004E2379">
        <w:t xml:space="preserve"> </w:t>
      </w:r>
    </w:p>
    <w:p w14:paraId="3683E60C" w14:textId="2CF5028F" w:rsidR="00031DCB" w:rsidRPr="00C83A63" w:rsidRDefault="00386A26" w:rsidP="00C83A63">
      <w:pPr>
        <w:pStyle w:val="Styl2"/>
        <w:ind w:left="720" w:firstLine="0"/>
        <w:rPr>
          <w:i/>
        </w:rPr>
      </w:pPr>
      <w:r w:rsidRPr="00C83A63">
        <w:rPr>
          <w:b/>
          <w:bCs/>
        </w:rPr>
        <w:t>Mirosław Pustoła</w:t>
      </w:r>
      <w:r w:rsidR="009E5414" w:rsidRPr="00C83A63">
        <w:rPr>
          <w:b/>
          <w:bCs/>
        </w:rPr>
        <w:t xml:space="preserve">, </w:t>
      </w:r>
      <w:r w:rsidR="00C83A63" w:rsidRPr="00C83A63">
        <w:rPr>
          <w:b/>
          <w:bCs/>
        </w:rPr>
        <w:t>Kierownik Sekcji</w:t>
      </w:r>
      <w:r w:rsidR="009E5414" w:rsidRPr="00C83A63">
        <w:rPr>
          <w:b/>
          <w:bCs/>
        </w:rPr>
        <w:t>, telefon</w:t>
      </w:r>
      <w:r w:rsidR="00C83A63" w:rsidRPr="00C83A63">
        <w:rPr>
          <w:b/>
          <w:bCs/>
        </w:rPr>
        <w:t xml:space="preserve"> 697 040 121</w:t>
      </w:r>
      <w:r w:rsidR="009E5414" w:rsidRPr="00C83A63">
        <w:rPr>
          <w:b/>
          <w:bCs/>
        </w:rPr>
        <w:t xml:space="preserve">, e-mail: </w:t>
      </w:r>
      <w:r w:rsidR="00C83A63" w:rsidRPr="00C83A63">
        <w:rPr>
          <w:b/>
          <w:bCs/>
        </w:rPr>
        <w:t>M.Pustola@pkpenergetyka.pl</w:t>
      </w:r>
      <w:r w:rsidR="00C83A63">
        <w:t>,</w:t>
      </w:r>
      <w:r w:rsidR="00C83A63" w:rsidRPr="00C83A63">
        <w:t xml:space="preserve"> </w:t>
      </w:r>
      <w:r w:rsidR="006E100D" w:rsidRPr="004E2379">
        <w:t>Podczas wizji lokalnej nie będą udzielane przez przedstawicieli Zamawiającego odpowiedzi na pytania dotyczące przedmiotu Zamówienia lub SWZ. Pytania takie należy kierować za</w:t>
      </w:r>
      <w:r w:rsidR="009E5414">
        <w:t> </w:t>
      </w:r>
      <w:r w:rsidR="006E100D" w:rsidRPr="004E2379">
        <w:t>pośrednictwem Systemu Zakupowego w</w:t>
      </w:r>
      <w:r w:rsidR="002844BA">
        <w:t> </w:t>
      </w:r>
      <w:r w:rsidR="006E100D" w:rsidRPr="004E2379">
        <w:t>zakładce „Pytania/</w:t>
      </w:r>
      <w:r w:rsidR="00260857">
        <w:t>Odpowiedzi</w:t>
      </w:r>
      <w:r w:rsidR="006E100D" w:rsidRPr="004E2379">
        <w:t>”.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87B7F03" w14:textId="0E155797" w:rsidR="00311A4A" w:rsidRPr="00FA2A7A" w:rsidRDefault="00FA2A7A" w:rsidP="00FA2A7A">
      <w:pPr>
        <w:pStyle w:val="tekst"/>
        <w:ind w:left="567" w:hanging="567"/>
      </w:pPr>
      <w:r>
        <w:t xml:space="preserve">4.1.  </w:t>
      </w:r>
      <w:r w:rsidR="00F27D3E">
        <w:t xml:space="preserve"> </w:t>
      </w:r>
      <w:r w:rsidR="005957C1" w:rsidRPr="00FA2A7A">
        <w:rPr>
          <w:b/>
          <w:bCs/>
        </w:rPr>
        <w:t xml:space="preserve">Realizacja </w:t>
      </w:r>
      <w:sdt>
        <w:sdtPr>
          <w:rPr>
            <w:rFonts w:cstheme="minorHAnsi"/>
            <w:b/>
            <w:bCs/>
          </w:rPr>
          <w:alias w:val="NIE UZUPEŁNIAJ, AUTOMAT!"/>
          <w:tag w:val=""/>
          <w:id w:val="250552323"/>
          <w:placeholder>
            <w:docPart w:val="FC6902A744A948C89F527119BECD8DD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 w:rsidRPr="00FA2A7A">
            <w:rPr>
              <w:rFonts w:cstheme="minorHAnsi"/>
              <w:b/>
              <w:bCs/>
            </w:rPr>
            <w:t>robót budowlanych</w:t>
          </w:r>
        </w:sdtContent>
      </w:sdt>
      <w:r w:rsidR="005957C1" w:rsidRPr="00FA2A7A">
        <w:rPr>
          <w:b/>
          <w:bCs/>
        </w:rPr>
        <w:t xml:space="preserve"> </w:t>
      </w:r>
      <w:r w:rsidR="0047754C" w:rsidRPr="00FA2A7A">
        <w:rPr>
          <w:b/>
          <w:bCs/>
        </w:rPr>
        <w:t xml:space="preserve">będzie odbywała </w:t>
      </w:r>
      <w:r w:rsidR="006E100D" w:rsidRPr="00FA2A7A">
        <w:rPr>
          <w:b/>
          <w:bCs/>
        </w:rPr>
        <w:t>od</w:t>
      </w:r>
      <w:r w:rsidR="005924D4" w:rsidRPr="00FA2A7A">
        <w:rPr>
          <w:b/>
          <w:bCs/>
        </w:rPr>
        <w:t> </w:t>
      </w:r>
      <w:r w:rsidR="006E100D" w:rsidRPr="00FA2A7A">
        <w:rPr>
          <w:b/>
          <w:bCs/>
        </w:rPr>
        <w:t xml:space="preserve">dnia podpisania Umowy do dnia </w:t>
      </w:r>
      <w:r w:rsidRPr="00FA2A7A">
        <w:rPr>
          <w:b/>
          <w:bCs/>
        </w:rPr>
        <w:t xml:space="preserve">30.04.2027 </w:t>
      </w:r>
      <w:r w:rsidR="006E100D" w:rsidRPr="00FA2A7A">
        <w:rPr>
          <w:b/>
          <w:bCs/>
        </w:rPr>
        <w:t>r</w:t>
      </w:r>
      <w:r w:rsidR="006E100D" w:rsidRPr="00FA2A7A">
        <w:t>.</w:t>
      </w:r>
      <w:r w:rsidR="006E100D" w:rsidRPr="000552E0">
        <w:t xml:space="preserve"> </w:t>
      </w: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7753DCD5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AE6736" w:rsidRPr="00721BAD">
        <w:t>6</w:t>
      </w:r>
      <w:r w:rsidR="003E7894">
        <w:t xml:space="preserve">, </w:t>
      </w:r>
      <w:r w:rsidR="003E7894" w:rsidRPr="003E7894">
        <w:t>9.4.2.8, 9.4.2.10-11, 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lastRenderedPageBreak/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29DE322" w14:textId="787E3F47" w:rsidR="00670F53" w:rsidRDefault="006F685D" w:rsidP="00670F53">
      <w:pPr>
        <w:pStyle w:val="Akapitzlist"/>
        <w:ind w:left="2127" w:hanging="851"/>
        <w:jc w:val="both"/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04A1">
        <w:rPr>
          <w:u w:val="single"/>
        </w:rPr>
        <w:t>7</w:t>
      </w:r>
      <w:r w:rsidRPr="00374E89">
        <w:rPr>
          <w:u w:val="single"/>
        </w:rPr>
        <w:t>. Procedury</w:t>
      </w:r>
      <w:r w:rsidRPr="006F685D">
        <w:t xml:space="preserve">) </w:t>
      </w:r>
      <w:r w:rsidR="00A03401"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>
        <w:t>,</w:t>
      </w:r>
    </w:p>
    <w:p w14:paraId="1B54E41A" w14:textId="77777777" w:rsidR="006A7D54" w:rsidRPr="00D44EAE" w:rsidRDefault="006A7D54" w:rsidP="006A7D54">
      <w:pPr>
        <w:pStyle w:val="Akapitzlist"/>
        <w:ind w:left="2128" w:hanging="852"/>
        <w:jc w:val="both"/>
        <w:rPr>
          <w:lang w:eastAsia="pl-PL"/>
        </w:rPr>
      </w:pPr>
      <w:r w:rsidRPr="00D44EAE">
        <w:rPr>
          <w:lang w:eastAsia="pl-PL"/>
        </w:rPr>
        <w:t>5.1.1.8. (</w:t>
      </w:r>
      <w:r w:rsidRPr="00D44EAE">
        <w:rPr>
          <w:u w:val="single"/>
          <w:lang w:eastAsia="pl-PL"/>
        </w:rPr>
        <w:t>zgodnie z punktem 9.4.2.8. Procedury</w:t>
      </w:r>
      <w:r w:rsidRPr="00D44EAE">
        <w:rPr>
          <w:lang w:eastAsia="pl-PL"/>
        </w:rPr>
        <w:t>) Wykonawca, który nie wykonał lub nienależycie wykonał zobowiązanie wynikające z innej umowy zakupowej zawartej ze Spółką GK PGE lub innymi podmiotami</w:t>
      </w:r>
    </w:p>
    <w:p w14:paraId="22BF71DE" w14:textId="77777777" w:rsidR="006A7D54" w:rsidRPr="00176354" w:rsidRDefault="006A7D54" w:rsidP="006A7D54">
      <w:pPr>
        <w:pStyle w:val="Akapitzlist"/>
        <w:ind w:left="2127" w:hanging="851"/>
        <w:jc w:val="both"/>
        <w:rPr>
          <w:rFonts w:cstheme="minorHAnsi"/>
          <w:iCs/>
          <w:lang w:eastAsia="pl-PL"/>
        </w:rPr>
      </w:pPr>
      <w:r w:rsidRPr="00176354">
        <w:rPr>
          <w:rFonts w:cstheme="minorHAnsi"/>
          <w:iCs/>
          <w:lang w:eastAsia="pl-PL"/>
        </w:rPr>
        <w:t>5.1.1.9 (</w:t>
      </w:r>
      <w:r w:rsidRPr="00176354">
        <w:rPr>
          <w:rFonts w:cstheme="minorHAnsi"/>
          <w:iCs/>
          <w:u w:val="single"/>
          <w:lang w:eastAsia="pl-PL"/>
        </w:rPr>
        <w:t>zgodnie z punktem 9.4.2.10 Procedury</w:t>
      </w:r>
      <w:r w:rsidRPr="00176354">
        <w:rPr>
          <w:rFonts w:cstheme="minorHAnsi"/>
          <w:iCs/>
          <w:lang w:eastAsia="pl-PL"/>
        </w:rPr>
        <w:t>) Wykonawca nie wykonał umowy zakupowej zawartej przez danego Zamawiającego lub wykonał ją nienależycie</w:t>
      </w:r>
    </w:p>
    <w:p w14:paraId="258022DF" w14:textId="77777777" w:rsidR="006A7D54" w:rsidRPr="00176354" w:rsidRDefault="006A7D54" w:rsidP="006A7D54">
      <w:pPr>
        <w:pStyle w:val="Akapitzlist"/>
        <w:ind w:left="2127" w:hanging="851"/>
        <w:jc w:val="both"/>
        <w:rPr>
          <w:rFonts w:cstheme="minorHAnsi"/>
          <w:iCs/>
          <w:lang w:eastAsia="pl-PL"/>
        </w:rPr>
      </w:pPr>
      <w:r w:rsidRPr="00176354">
        <w:rPr>
          <w:rFonts w:cstheme="minorHAnsi"/>
          <w:iCs/>
          <w:lang w:eastAsia="pl-PL"/>
        </w:rPr>
        <w:t>5.1.1.10 (</w:t>
      </w:r>
      <w:r w:rsidRPr="00176354">
        <w:rPr>
          <w:rFonts w:cstheme="minorHAnsi"/>
          <w:iCs/>
          <w:u w:val="single"/>
          <w:lang w:eastAsia="pl-PL"/>
        </w:rPr>
        <w:t>zgodnie z puntem 9.4.2.11 Procedury</w:t>
      </w:r>
      <w:r w:rsidRPr="00176354">
        <w:rPr>
          <w:rFonts w:cstheme="minorHAnsi"/>
          <w:iCs/>
          <w:lang w:eastAsia="pl-PL"/>
        </w:rPr>
        <w:t>) Wykonawca odmówił zawarcia umowy po przeprowadzonym Postępowaniu zakupowym,</w:t>
      </w:r>
    </w:p>
    <w:p w14:paraId="3FC69AF4" w14:textId="0CDB8A02" w:rsidR="006A7D54" w:rsidRPr="00F27D3E" w:rsidRDefault="006A7D54" w:rsidP="006A7D54">
      <w:pPr>
        <w:pStyle w:val="Akapitzlist"/>
        <w:ind w:left="2127" w:hanging="851"/>
        <w:jc w:val="both"/>
        <w:rPr>
          <w:rFonts w:cstheme="minorHAnsi"/>
          <w:iCs/>
          <w:lang w:eastAsia="pl-PL"/>
        </w:rPr>
      </w:pPr>
      <w:r w:rsidRPr="00F27D3E">
        <w:rPr>
          <w:rFonts w:cstheme="minorHAnsi"/>
          <w:iCs/>
          <w:lang w:eastAsia="pl-PL"/>
        </w:rPr>
        <w:lastRenderedPageBreak/>
        <w:t>5.1.1.11.(</w:t>
      </w:r>
      <w:r w:rsidRPr="00F27D3E">
        <w:rPr>
          <w:rFonts w:cstheme="minorHAnsi"/>
          <w:iCs/>
          <w:u w:val="single"/>
          <w:lang w:eastAsia="pl-PL"/>
        </w:rPr>
        <w:t>zgodnie z punktem 9.4.2.14  Procedury</w:t>
      </w:r>
      <w:r w:rsidRPr="00F27D3E">
        <w:rPr>
          <w:rFonts w:cstheme="minorHAnsi"/>
          <w:iCs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F27D3E">
        <w:rPr>
          <w:rFonts w:cstheme="minorHAnsi"/>
          <w:iCs/>
          <w:lang w:eastAsia="pl-PL"/>
        </w:rPr>
        <w:t xml:space="preserve">Wniosków o dopuszczenie do udziału w postępowaniu, Wnioski o dopuszczenie do DS lub Ofert </w:t>
      </w:r>
      <w:r w:rsidRPr="00F27D3E">
        <w:rPr>
          <w:rFonts w:cstheme="minorHAnsi"/>
          <w:iCs/>
          <w:lang w:eastAsia="pl-PL"/>
        </w:rPr>
        <w:t>dokonał płatności należnych podatków, opłat lub składek co będzie w stanie wykazać Zamawiającemu.</w:t>
      </w:r>
    </w:p>
    <w:p w14:paraId="697A7E87" w14:textId="77777777" w:rsidR="006A7D54" w:rsidRDefault="006A7D54" w:rsidP="00670F53">
      <w:pPr>
        <w:pStyle w:val="Akapitzlist"/>
        <w:ind w:left="2127" w:hanging="851"/>
        <w:jc w:val="both"/>
      </w:pP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 xml:space="preserve"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</w:t>
      </w:r>
      <w:r w:rsidRPr="00374E89">
        <w:lastRenderedPageBreak/>
        <w:t>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C55DC4" w:rsidRDefault="00BC2C91" w:rsidP="001643EA">
      <w:pPr>
        <w:pStyle w:val="Styl3"/>
        <w:numPr>
          <w:ilvl w:val="0"/>
          <w:numId w:val="0"/>
        </w:numPr>
        <w:ind w:left="2268"/>
        <w:rPr>
          <w:u w:val="single"/>
        </w:rPr>
      </w:pPr>
      <w:r w:rsidRPr="00C55DC4">
        <w:rPr>
          <w:u w:val="single"/>
        </w:rPr>
        <w:t>W celu potwierdzenia spełnienia warunku Wykonawca powinien wykazać, że:</w:t>
      </w:r>
    </w:p>
    <w:p w14:paraId="212E6A24" w14:textId="419606BA" w:rsidR="007F6FB5" w:rsidRPr="00C55DC4" w:rsidRDefault="00C55DC4" w:rsidP="00C55DC4">
      <w:pPr>
        <w:pStyle w:val="Styl2"/>
        <w:ind w:left="2268" w:firstLine="0"/>
        <w:outlineLvl w:val="2"/>
        <w:rPr>
          <w:b/>
          <w:bCs/>
        </w:rPr>
      </w:pPr>
      <w:r w:rsidRPr="00C55DC4">
        <w:rPr>
          <w:b/>
          <w:bCs/>
          <w:color w:val="13564C" w:themeColor="accent3" w:themeShade="BF"/>
        </w:rPr>
        <w:t>W okresie ostatnich 5 lat przed dniem składania ofert, a jeżeli okres prowadzenia działalności jest krótszy, w tym okresie, należycie zrealizował co najmniej 2 roboty budowalne o tożsamym lub podobnym zakresie jak przedmiot zamówienia, każda na kwotę min. 1.800 000,00 zł netto</w:t>
      </w:r>
      <w:r w:rsidR="007F6FB5" w:rsidRPr="00C55DC4">
        <w:rPr>
          <w:b/>
          <w:bCs/>
          <w:color w:val="13564C" w:themeColor="accent3" w:themeShade="BF"/>
        </w:rPr>
        <w:t>.</w:t>
      </w:r>
    </w:p>
    <w:p w14:paraId="5CA5016A" w14:textId="3BB23595" w:rsidR="008418BC" w:rsidRDefault="00C77FE5" w:rsidP="00C55DC4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zamówienia przez dwóch lub większą liczbę Wykonawców</w:t>
      </w:r>
      <w:r w:rsidR="001059DA">
        <w:t>, wystarczy, że Wykonawcy spełnią warunek wspólnie.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62808F89" w14:textId="3EBE60BB" w:rsidR="001A1BB8" w:rsidRPr="00C55DC4" w:rsidRDefault="007F6FB5" w:rsidP="00C55DC4">
      <w:pPr>
        <w:pStyle w:val="Styl2"/>
        <w:ind w:left="2268" w:firstLine="0"/>
        <w:outlineLvl w:val="2"/>
        <w:rPr>
          <w:b/>
          <w:bCs/>
        </w:rPr>
      </w:pPr>
      <w:r w:rsidRPr="00C55DC4">
        <w:rPr>
          <w:b/>
          <w:bCs/>
        </w:rPr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1049FB9C" w14:textId="6ADF48F5" w:rsidR="00A64B14" w:rsidRPr="00C55DC4" w:rsidRDefault="00A64B14" w:rsidP="00F727E4">
      <w:pPr>
        <w:pStyle w:val="Styl2"/>
        <w:ind w:left="2268" w:firstLine="0"/>
        <w:outlineLvl w:val="2"/>
        <w:rPr>
          <w:u w:val="single"/>
        </w:rPr>
      </w:pPr>
      <w:r w:rsidRPr="00C55DC4">
        <w:rPr>
          <w:u w:val="single"/>
        </w:rPr>
        <w:t>W celu potwierdzenia spełnienia warunku Wykonawca powinien wykazać, że:</w:t>
      </w:r>
    </w:p>
    <w:p w14:paraId="42F20156" w14:textId="2649BB08" w:rsidR="007F6FB5" w:rsidRPr="00C55DC4" w:rsidRDefault="00C55DC4" w:rsidP="00C55DC4">
      <w:pPr>
        <w:pStyle w:val="Styl2"/>
        <w:ind w:left="2268" w:firstLine="0"/>
        <w:outlineLvl w:val="2"/>
        <w:rPr>
          <w:b/>
          <w:bCs/>
          <w:color w:val="13564C" w:themeColor="accent3" w:themeShade="BF"/>
        </w:rPr>
      </w:pPr>
      <w:r w:rsidRPr="00C55DC4">
        <w:rPr>
          <w:b/>
          <w:bCs/>
          <w:color w:val="13564C" w:themeColor="accent3" w:themeShade="BF"/>
        </w:rPr>
        <w:t>P</w:t>
      </w:r>
      <w:r w:rsidR="00E465EC" w:rsidRPr="00C55DC4">
        <w:rPr>
          <w:b/>
          <w:bCs/>
          <w:color w:val="13564C" w:themeColor="accent3" w:themeShade="BF"/>
        </w:rPr>
        <w:t>osiada ważną polisę OC (odpowiedzialności cywilnej) w zakresie prowadzonej   działalności</w:t>
      </w:r>
      <w:r w:rsidR="002A74EA">
        <w:rPr>
          <w:b/>
          <w:bCs/>
          <w:color w:val="13564C" w:themeColor="accent3" w:themeShade="BF"/>
        </w:rPr>
        <w:t xml:space="preserve"> gospodarczej</w:t>
      </w:r>
      <w:r w:rsidR="00E465EC" w:rsidRPr="00C55DC4">
        <w:rPr>
          <w:b/>
          <w:bCs/>
          <w:color w:val="13564C" w:themeColor="accent3" w:themeShade="BF"/>
        </w:rPr>
        <w:t xml:space="preserve"> </w:t>
      </w:r>
    </w:p>
    <w:p w14:paraId="3DE06C51" w14:textId="199CAB29" w:rsidR="00020A75" w:rsidRDefault="00020A75" w:rsidP="00F727E4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W przypadku wspólnego ubiegania się o udzielenie zamówienia przez dwóch lub większą liczbę Wykonawców, wystarczy, że Wykonawcy spełnią warunek wspólnie.</w:t>
      </w:r>
    </w:p>
    <w:p w14:paraId="5567F911" w14:textId="5BE7AB30" w:rsidR="00020A75" w:rsidRPr="00E454B8" w:rsidRDefault="00020A75" w:rsidP="00F727E4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</w:t>
      </w:r>
      <w:r w:rsidR="00CD1B00">
        <w:t>Wartości pienię</w:t>
      </w:r>
      <w:r w:rsidR="00A019AF">
        <w:t>ż</w:t>
      </w:r>
      <w:r w:rsidR="00CD1B00">
        <w:t>ne wskazane w dokumentach i oświadczeniach, mające na celu wykazanie spełnienia przez Wykonawców warunków udziału w postępowaniu</w:t>
      </w:r>
      <w:r w:rsidR="00B05927">
        <w:t xml:space="preserve"> podane w walutach obcych, Zamawiający przeliczy na złote polskie wg średniego kursu walut NBP z dnia opublikowania Ogłosze</w:t>
      </w:r>
      <w:r w:rsidR="00A019AF">
        <w:t xml:space="preserve">nia o zakupie. W przypadku wskazania wartości pieniężnej w walucie obcej nie obowiązującej w dniu opublikowania ww. Ogłoszenia o zakupie, zostanie ona przeliczona na złote polskie wg średniego </w:t>
      </w:r>
      <w:r w:rsidR="00E7682B">
        <w:t>kursu walut NBP z ostatniego dnia obowiązywania tej waluty.</w:t>
      </w:r>
      <w:r w:rsidR="00A019AF">
        <w:t xml:space="preserve"> 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842B65" w:rsidRDefault="00AE5354" w:rsidP="0058623A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FF63F9">
        <w:rPr>
          <w:b/>
          <w:bCs/>
        </w:rPr>
        <w:t>Załącznikiem nr 2 do SWZ</w:t>
      </w:r>
      <w:r w:rsidR="009A3FCA">
        <w:t xml:space="preserve"> </w:t>
      </w:r>
      <w:r w:rsidR="00FF63F9">
        <w:t xml:space="preserve">przygotowany wg </w:t>
      </w:r>
      <w:r w:rsidR="00FF63F9" w:rsidRPr="00FF63F9">
        <w:rPr>
          <w:b/>
          <w:bCs/>
        </w:rPr>
        <w:t xml:space="preserve">Załącznika nr </w:t>
      </w:r>
      <w:r w:rsidR="00C04E06">
        <w:rPr>
          <w:b/>
          <w:bCs/>
        </w:rPr>
        <w:t>7</w:t>
      </w:r>
      <w:r w:rsidR="00FF63F9" w:rsidRPr="00FF63F9">
        <w:rPr>
          <w:b/>
          <w:bCs/>
        </w:rPr>
        <w:t xml:space="preserve"> do SW</w:t>
      </w:r>
      <w:r w:rsidR="00842B65">
        <w:rPr>
          <w:b/>
          <w:bCs/>
        </w:rPr>
        <w:t>Z,</w:t>
      </w:r>
    </w:p>
    <w:p w14:paraId="06D1B321" w14:textId="7A80F23D" w:rsidR="007F6FB5" w:rsidRPr="00374E89" w:rsidRDefault="004F6724" w:rsidP="0058623A">
      <w:pPr>
        <w:pStyle w:val="Styl2"/>
      </w:pPr>
      <w:r w:rsidRPr="005104A1">
        <w:rPr>
          <w:b/>
          <w:bCs/>
          <w:u w:val="single"/>
        </w:rPr>
        <w:t>UWAGA:</w:t>
      </w:r>
      <w:r w:rsidRPr="005104A1">
        <w:t xml:space="preserve"> </w:t>
      </w:r>
      <w:r w:rsidR="007F6FB5" w:rsidRPr="005104A1">
        <w:t>W przypadku Wykonawców wspólnie ubiegających się o Zamówienie, przedmiotowe oświadczenie składa każdy z tych Wykonawców lub Wykonawca upoważniony do ich reprezentowania.</w:t>
      </w:r>
    </w:p>
    <w:p w14:paraId="64296F38" w14:textId="5E0EF7E3" w:rsidR="00915576" w:rsidRPr="00155B26" w:rsidRDefault="008A620F" w:rsidP="0058623A">
      <w:pPr>
        <w:pStyle w:val="Styl3"/>
      </w:pPr>
      <w:r w:rsidRPr="00155B26">
        <w:lastRenderedPageBreak/>
        <w:t>Dla Wykonawców wspólnie ubiegających się o zamówienie</w:t>
      </w:r>
      <w:r w:rsidR="00AE2397" w:rsidRPr="00155B26">
        <w:t xml:space="preserve"> - w</w:t>
      </w:r>
      <w:r w:rsidR="00915576" w:rsidRPr="00155B26">
        <w:t xml:space="preserve">zór oświadczenia stanowi </w:t>
      </w:r>
      <w:r w:rsidR="00915576" w:rsidRPr="00155B26">
        <w:rPr>
          <w:b/>
          <w:bCs/>
        </w:rPr>
        <w:t xml:space="preserve">Załącznik nr </w:t>
      </w:r>
      <w:r w:rsidR="00C04E06" w:rsidRPr="00155B26">
        <w:rPr>
          <w:b/>
          <w:bCs/>
        </w:rPr>
        <w:t>7</w:t>
      </w:r>
      <w:r w:rsidR="00915576" w:rsidRPr="00155B26">
        <w:rPr>
          <w:b/>
          <w:bCs/>
        </w:rPr>
        <w:t xml:space="preserve"> do SWZ</w:t>
      </w:r>
      <w:r w:rsidR="00915576" w:rsidRPr="00155B26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4C9317FB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>Wykonawca nie jest zobowiązany do przedkładania ww. dokumentów, jeżeli wskaże w Formularzu ofertowym,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FD4476">
      <w:pPr>
        <w:pStyle w:val="Nagwek3"/>
        <w:keepNext w:val="0"/>
        <w:keepLines w:val="0"/>
        <w:numPr>
          <w:ilvl w:val="2"/>
          <w:numId w:val="17"/>
        </w:numPr>
        <w:ind w:left="1418" w:hanging="858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35A06A90" w14:textId="7454043E" w:rsidR="00562662" w:rsidRPr="00562662" w:rsidRDefault="00562662" w:rsidP="006B448A">
      <w:pPr>
        <w:pStyle w:val="Akapitzlist"/>
        <w:numPr>
          <w:ilvl w:val="2"/>
          <w:numId w:val="17"/>
        </w:numPr>
        <w:ind w:left="1418"/>
        <w:jc w:val="both"/>
      </w:pPr>
      <w:r w:rsidRPr="00FD4476">
        <w:rPr>
          <w:b/>
          <w:bCs/>
          <w:color w:val="000000" w:themeColor="text1"/>
        </w:rPr>
        <w:t xml:space="preserve">Zaświadczenie </w:t>
      </w:r>
      <w:r w:rsidR="006B448A">
        <w:rPr>
          <w:b/>
          <w:bCs/>
          <w:color w:val="000000" w:themeColor="text1"/>
        </w:rPr>
        <w:t>Zakładu</w:t>
      </w:r>
      <w:r>
        <w:rPr>
          <w:b/>
          <w:bCs/>
          <w:color w:val="000000" w:themeColor="text1"/>
        </w:rPr>
        <w:t xml:space="preserve"> </w:t>
      </w:r>
      <w:r w:rsidR="006B448A">
        <w:rPr>
          <w:b/>
          <w:bCs/>
          <w:color w:val="000000" w:themeColor="text1"/>
        </w:rPr>
        <w:t>Ubezpieczeń</w:t>
      </w:r>
      <w:r w:rsidR="006B448A">
        <w:rPr>
          <w:color w:val="000000" w:themeColor="text1"/>
        </w:rPr>
        <w:t xml:space="preserve"> </w:t>
      </w:r>
      <w:r w:rsidR="006B448A" w:rsidRPr="006B448A">
        <w:rPr>
          <w:b/>
          <w:bCs/>
          <w:color w:val="000000" w:themeColor="text1"/>
        </w:rPr>
        <w:t>Społecznych</w:t>
      </w:r>
      <w:r w:rsidR="006B448A">
        <w:rPr>
          <w:b/>
          <w:bCs/>
          <w:color w:val="000000" w:themeColor="text1"/>
        </w:rPr>
        <w:t>,</w:t>
      </w:r>
      <w:r w:rsidRPr="00FD4476">
        <w:rPr>
          <w:color w:val="000000" w:themeColor="text1"/>
        </w:rPr>
        <w:t xml:space="preserve"> wystawione nie wcześniej niż </w:t>
      </w:r>
      <w:r w:rsidRPr="00C31516">
        <w:rPr>
          <w:b/>
          <w:bCs/>
          <w:color w:val="000000" w:themeColor="text1"/>
        </w:rPr>
        <w:t>3</w:t>
      </w:r>
      <w:r w:rsidR="009E20D4">
        <w:rPr>
          <w:b/>
          <w:bCs/>
          <w:color w:val="000000" w:themeColor="text1"/>
        </w:rPr>
        <w:t> </w:t>
      </w:r>
      <w:r w:rsidRPr="00C31516">
        <w:rPr>
          <w:b/>
          <w:bCs/>
          <w:color w:val="000000" w:themeColor="text1"/>
        </w:rPr>
        <w:t>miesiące przed jego złożeniem</w:t>
      </w:r>
      <w:r w:rsidRPr="00FD4476">
        <w:rPr>
          <w:color w:val="000000" w:themeColor="text1"/>
        </w:rPr>
        <w:t>, potwierdzające, że Wykonawca nie zalega z</w:t>
      </w:r>
      <w:r>
        <w:t> </w:t>
      </w:r>
      <w:r w:rsidRPr="00FD4476">
        <w:rPr>
          <w:color w:val="000000" w:themeColor="text1"/>
        </w:rPr>
        <w:t xml:space="preserve">opłacaniem </w:t>
      </w:r>
      <w:r w:rsidR="006B448A">
        <w:rPr>
          <w:color w:val="000000" w:themeColor="text1"/>
        </w:rPr>
        <w:t>wymaganych składek</w:t>
      </w:r>
      <w:r w:rsidR="006B448A" w:rsidRPr="00081F79">
        <w:rPr>
          <w:i/>
          <w:iCs/>
          <w:color w:val="000000" w:themeColor="text1"/>
        </w:rPr>
        <w:t>,</w:t>
      </w:r>
    </w:p>
    <w:p w14:paraId="08827711" w14:textId="2D300D6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127E00">
        <w:rPr>
          <w:b/>
          <w:bCs/>
          <w:u w:val="single"/>
        </w:rPr>
        <w:t>UWAGA:</w:t>
      </w:r>
      <w:r w:rsidRPr="00127E00">
        <w:t xml:space="preserve"> W</w:t>
      </w:r>
      <w:r w:rsidR="00EB2052" w:rsidRPr="00127E00">
        <w:t xml:space="preserve"> przypadku k</w:t>
      </w:r>
      <w:r w:rsidR="007F6FB5" w:rsidRPr="00127E00">
        <w:t xml:space="preserve">onsorcjum należy złożyć </w:t>
      </w:r>
      <w:r w:rsidR="006B448A" w:rsidRPr="00127E00">
        <w:t>zaświadczenia</w:t>
      </w:r>
      <w:r w:rsidR="007F6FB5" w:rsidRPr="00127E00">
        <w:t xml:space="preserve"> dotyczące wszystkich jego członków</w:t>
      </w:r>
      <w:r w:rsidRPr="00127E00">
        <w:t>.</w:t>
      </w:r>
      <w:r w:rsidR="007F6FB5" w:rsidRPr="00374E89">
        <w:t xml:space="preserve">  </w:t>
      </w:r>
    </w:p>
    <w:p w14:paraId="31E73FF5" w14:textId="49CC8212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>
            <w:rPr>
              <w:rFonts w:asciiTheme="minorHAnsi" w:hAnsiTheme="minorHAnsi" w:cstheme="minorHAnsi"/>
              <w:b/>
              <w:iCs/>
              <w:szCs w:val="22"/>
            </w:rPr>
            <w:t>robót budowlanych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przypadku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F8D793E" w14:textId="6A73AA68" w:rsidR="00A334F0" w:rsidRPr="00155B26" w:rsidRDefault="00155B26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</w:rPr>
      </w:pPr>
      <w:r w:rsidRPr="00155B26">
        <w:rPr>
          <w:bCs/>
        </w:rPr>
        <w:t>Nie dotyczy</w:t>
      </w:r>
    </w:p>
    <w:p w14:paraId="1B3C2A94" w14:textId="700242D6" w:rsidR="00A90D60" w:rsidRDefault="00BA266E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374E89">
        <w:rPr>
          <w:b/>
          <w:bCs/>
        </w:rPr>
        <w:t>Dokument potwierdzający</w:t>
      </w:r>
      <w:r w:rsidR="000B1E2D" w:rsidRPr="00374E89">
        <w:rPr>
          <w:b/>
          <w:bCs/>
        </w:rPr>
        <w:t>, że Wykonawca</w:t>
      </w:r>
      <w:r w:rsidR="00297A31" w:rsidRPr="00374E89">
        <w:rPr>
          <w:b/>
          <w:bCs/>
        </w:rPr>
        <w:t xml:space="preserve"> jest ubezpieczony od odpowiedzialności cywilnej</w:t>
      </w:r>
      <w:r w:rsidR="00297A31">
        <w:t>, o</w:t>
      </w:r>
      <w:r w:rsidR="007D25A0">
        <w:t> </w:t>
      </w:r>
      <w:r w:rsidR="00297A31">
        <w:t xml:space="preserve">której mowa w pkt </w:t>
      </w:r>
      <w:r w:rsidR="00497C63">
        <w:t xml:space="preserve">5.1.3.3. lit. </w:t>
      </w:r>
      <w:r w:rsidR="007C7050">
        <w:t>a</w:t>
      </w:r>
      <w:r w:rsidR="00497C63">
        <w:t xml:space="preserve"> SWZ, w zakresie prowadzonej działalności </w:t>
      </w:r>
      <w:r w:rsidR="003D6758">
        <w:t>związanej z</w:t>
      </w:r>
      <w:r w:rsidR="007D25A0">
        <w:t> </w:t>
      </w:r>
      <w:r w:rsidR="003D6758">
        <w:t>przedmiotem zamówienia ze wskazaniem sumy gwarancyjnej tego ubezpieczenia wraz z</w:t>
      </w:r>
      <w:r w:rsidR="007D25A0">
        <w:t> </w:t>
      </w:r>
      <w:r w:rsidR="003D6758">
        <w:t xml:space="preserve">dokumentem potwierdzającym </w:t>
      </w:r>
      <w:r w:rsidR="007D25A0">
        <w:t>opłacenie składki ubezpieczeniowej.</w:t>
      </w:r>
    </w:p>
    <w:p w14:paraId="60617865" w14:textId="7800D951" w:rsidR="00390C63" w:rsidRPr="00E00745" w:rsidRDefault="00390C63" w:rsidP="00523D0A">
      <w:pPr>
        <w:ind w:left="1418"/>
        <w:jc w:val="both"/>
        <w:rPr>
          <w:color w:val="000000" w:themeColor="text1"/>
        </w:rPr>
      </w:pPr>
      <w:r w:rsidRPr="00E00745">
        <w:rPr>
          <w:b/>
          <w:bCs/>
          <w:color w:val="000000" w:themeColor="text1"/>
        </w:rPr>
        <w:t>UWAGA</w:t>
      </w:r>
      <w:r w:rsidRPr="00E00745">
        <w:rPr>
          <w:color w:val="000000" w:themeColor="text1"/>
        </w:rPr>
        <w:t xml:space="preserve">: </w:t>
      </w:r>
      <w:r w:rsidR="00CD5C5F" w:rsidRPr="00E00745">
        <w:rPr>
          <w:color w:val="000000" w:themeColor="text1"/>
        </w:rPr>
        <w:t xml:space="preserve">Wykonawca </w:t>
      </w:r>
      <w:r w:rsidR="00CD5C5F" w:rsidRPr="00CD5C5F">
        <w:t>którego Oferta zostanie oceniona jako najkorzystniejsza</w:t>
      </w:r>
      <w:r w:rsidR="000A20D4" w:rsidRPr="00E00745">
        <w:rPr>
          <w:color w:val="000000" w:themeColor="text1"/>
        </w:rPr>
        <w:t xml:space="preserve">, zobowiązany będzie do przedstawienia </w:t>
      </w:r>
      <w:r w:rsidR="000A20D4" w:rsidRPr="00A80D63">
        <w:rPr>
          <w:b/>
          <w:bCs/>
          <w:color w:val="000000" w:themeColor="text1"/>
        </w:rPr>
        <w:t>polisy OC</w:t>
      </w:r>
      <w:r w:rsidR="000A20D4" w:rsidRPr="00E00745">
        <w:rPr>
          <w:color w:val="000000" w:themeColor="text1"/>
        </w:rPr>
        <w:t xml:space="preserve"> o wartości nie niższej</w:t>
      </w:r>
      <w:r w:rsidR="00CD5C5F">
        <w:rPr>
          <w:color w:val="000000" w:themeColor="text1"/>
        </w:rPr>
        <w:t xml:space="preserve"> niż</w:t>
      </w:r>
      <w:r w:rsidR="000A20D4" w:rsidRPr="00E00745">
        <w:rPr>
          <w:color w:val="000000" w:themeColor="text1"/>
        </w:rPr>
        <w:t xml:space="preserve"> wartość </w:t>
      </w:r>
      <w:r w:rsidR="002A74EA">
        <w:rPr>
          <w:color w:val="000000" w:themeColor="text1"/>
        </w:rPr>
        <w:t>umowy</w:t>
      </w:r>
      <w:r w:rsidR="000A20D4" w:rsidRPr="00E00745">
        <w:rPr>
          <w:color w:val="000000" w:themeColor="text1"/>
        </w:rPr>
        <w:t xml:space="preserve"> brutto (wraz z potwierdzeniem opłacenia składki)</w:t>
      </w:r>
      <w:r w:rsidR="00CD5C5F" w:rsidRPr="00CD5C5F">
        <w:rPr>
          <w:color w:val="000000" w:themeColor="text1"/>
        </w:rPr>
        <w:t xml:space="preserve"> </w:t>
      </w:r>
      <w:r w:rsidR="00CD5C5F" w:rsidRPr="00E00745">
        <w:rPr>
          <w:color w:val="000000" w:themeColor="text1"/>
        </w:rPr>
        <w:t>w zakresie</w:t>
      </w:r>
      <w:r w:rsidR="000A20D4" w:rsidRPr="00E00745">
        <w:rPr>
          <w:color w:val="000000" w:themeColor="text1"/>
        </w:rPr>
        <w:t xml:space="preserve"> zgodnym z zapisami </w:t>
      </w:r>
      <w:r w:rsidR="000A20D4" w:rsidRPr="001445AC">
        <w:rPr>
          <w:color w:val="000000" w:themeColor="text1"/>
        </w:rPr>
        <w:t xml:space="preserve">wzoru Umowy - </w:t>
      </w:r>
      <w:r w:rsidR="000A20D4" w:rsidRPr="001445AC">
        <w:rPr>
          <w:b/>
          <w:bCs/>
          <w:color w:val="000000" w:themeColor="text1"/>
        </w:rPr>
        <w:t>załącznik nr 5 do SWZ</w:t>
      </w:r>
      <w:r w:rsidR="00C33071" w:rsidRPr="001445AC">
        <w:rPr>
          <w:color w:val="000000" w:themeColor="text1"/>
        </w:rPr>
        <w:t>.</w:t>
      </w:r>
    </w:p>
    <w:p w14:paraId="1D92B1D1" w14:textId="77777777" w:rsidR="00D126F7" w:rsidRPr="001F6674" w:rsidRDefault="00D126F7" w:rsidP="00D126F7">
      <w:pPr>
        <w:pStyle w:val="Akapitzlist"/>
        <w:ind w:left="1418"/>
        <w:jc w:val="both"/>
        <w:rPr>
          <w:highlight w:val="yellow"/>
        </w:rPr>
      </w:pPr>
    </w:p>
    <w:p w14:paraId="2460C199" w14:textId="2B2F48B6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>przypadku wykonawcy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</w:t>
      </w:r>
      <w:r w:rsidRPr="00FE1946">
        <w:lastRenderedPageBreak/>
        <w:t xml:space="preserve">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02D5EFA9" w14:textId="02675342" w:rsidR="00FA5175" w:rsidRPr="00FA5175" w:rsidRDefault="00AF2710" w:rsidP="00127E00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lastRenderedPageBreak/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692BCD68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Pr="008D13C2">
        <w:t>/</w:t>
      </w:r>
      <w:r w:rsidR="00B60C71">
        <w:t xml:space="preserve"> </w:t>
      </w: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</w:t>
      </w:r>
      <w:r w:rsidR="0069272C">
        <w:rPr>
          <w:b/>
        </w:rPr>
        <w:t>,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5C405A1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oznaczenie Stron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D89D81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>zakresem przedmiot zamówienia,</w:t>
      </w:r>
    </w:p>
    <w:p w14:paraId="1D76BB7A" w14:textId="66A6C6FC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umowy zakupowej wobec </w:t>
      </w:r>
      <w:r w:rsidRPr="0058623A">
        <w:rPr>
          <w:rFonts w:ascii="Verdana" w:hAnsi="Verdana"/>
        </w:rPr>
        <w:t>Zamawiającego,</w:t>
      </w:r>
    </w:p>
    <w:p w14:paraId="3F39D0B0" w14:textId="0DE155B7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>czas obowiązywania umowy, który nie może być krótszy, niż termin realizacji zamówienia</w:t>
      </w:r>
      <w:r w:rsidR="0069272C">
        <w:rPr>
          <w:rFonts w:eastAsiaTheme="minorHAnsi"/>
        </w:rPr>
        <w:t>,</w:t>
      </w:r>
    </w:p>
    <w:p w14:paraId="3722C31D" w14:textId="1A2287A5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zamówienia,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33A7352D" w14:textId="7B7C8322" w:rsidR="008B6262" w:rsidRDefault="00F27D3E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</w:pPr>
      <w:r>
        <w:t>Nie dotyczy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 xml:space="preserve">) wraz z odpisem lub informacją z Krajowego </w:t>
      </w:r>
      <w:r w:rsidRPr="00071AD2">
        <w:lastRenderedPageBreak/>
        <w:t>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4BE13CD1" w14:textId="6A349CF4" w:rsidR="0051475F" w:rsidRPr="008A7528" w:rsidRDefault="00F27D3E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Nie dotyczy</w:t>
      </w:r>
    </w:p>
    <w:p w14:paraId="3FC4A6EE" w14:textId="4044E092" w:rsidR="00AD7A26" w:rsidRDefault="00155B26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Nie dotyczy</w:t>
      </w:r>
    </w:p>
    <w:p w14:paraId="33010D11" w14:textId="0EF0B7E0" w:rsidR="00150E8D" w:rsidRDefault="00155B26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Nie dotyczy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0CFAC54D" w14:textId="77777777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209ACA84" w14:textId="4D402A86" w:rsidR="00F27D3E" w:rsidRPr="00CE34BD" w:rsidRDefault="00F27D3E" w:rsidP="00CE34BD">
      <w:pPr>
        <w:pStyle w:val="Akapitzlist"/>
        <w:numPr>
          <w:ilvl w:val="2"/>
          <w:numId w:val="17"/>
        </w:numPr>
        <w:spacing w:before="120" w:after="120"/>
        <w:ind w:left="141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Polisa ubezpieczeniowa OC </w:t>
      </w:r>
      <w:r w:rsidR="00176354">
        <w:rPr>
          <w:color w:val="000000" w:themeColor="text1"/>
        </w:rPr>
        <w:t>wraz z potwierdzeniem jej opłacenia,</w:t>
      </w:r>
      <w:r>
        <w:rPr>
          <w:color w:val="000000" w:themeColor="text1"/>
        </w:rPr>
        <w:t xml:space="preserve"> zgodna z postanowieniami </w:t>
      </w:r>
      <w:r w:rsidR="00176354">
        <w:rPr>
          <w:color w:val="000000" w:themeColor="text1"/>
        </w:rPr>
        <w:t>paragraf</w:t>
      </w:r>
      <w:r>
        <w:rPr>
          <w:color w:val="000000" w:themeColor="text1"/>
        </w:rPr>
        <w:t xml:space="preserve"> 18 Umowy</w:t>
      </w:r>
      <w:r w:rsidR="00176354">
        <w:rPr>
          <w:color w:val="000000" w:themeColor="text1"/>
        </w:rPr>
        <w:t>.</w:t>
      </w:r>
    </w:p>
    <w:p w14:paraId="4920EDF7" w14:textId="77777777" w:rsidR="004E63F1" w:rsidRDefault="004E63F1" w:rsidP="004E63F1">
      <w:pPr>
        <w:spacing w:before="120" w:after="120"/>
        <w:jc w:val="both"/>
      </w:pP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085C26A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lastRenderedPageBreak/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77CDEA78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 xml:space="preserve">sze, Zamawiający wnosi o to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07BA302" w14:textId="22ADCB24" w:rsidR="00962A3C" w:rsidRPr="00962A3C" w:rsidRDefault="00A3492D" w:rsidP="00D21BCD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lastRenderedPageBreak/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cenowego/Arkusza kalkulacyjnego stanowiącego </w:t>
      </w:r>
      <w:r w:rsidRPr="00B82AF8">
        <w:rPr>
          <w:b/>
          <w:bCs/>
        </w:rPr>
        <w:t>Załącznik nr 2</w:t>
      </w:r>
      <w:r w:rsidR="005368FF">
        <w:rPr>
          <w:b/>
          <w:bCs/>
        </w:rPr>
        <w:t>A</w:t>
      </w:r>
      <w:r w:rsidRPr="00B82AF8">
        <w:rPr>
          <w:b/>
          <w:bCs/>
        </w:rPr>
        <w:t xml:space="preserve">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0C0CFC26" w14:textId="77777777" w:rsidR="001A3E66" w:rsidRDefault="001A3E66" w:rsidP="001A3E66">
      <w:pPr>
        <w:pStyle w:val="Nagwek2"/>
        <w:numPr>
          <w:ilvl w:val="0"/>
          <w:numId w:val="35"/>
        </w:numPr>
        <w:tabs>
          <w:tab w:val="left" w:pos="993"/>
        </w:tabs>
        <w:ind w:left="993" w:hanging="284"/>
      </w:pPr>
      <w:r w:rsidRPr="001A3E66">
        <w:rPr>
          <w:b/>
          <w:bCs/>
        </w:rPr>
        <w:t>Barbara Umżyńska</w:t>
      </w:r>
      <w:r>
        <w:t>,</w:t>
      </w:r>
      <w:r w:rsidR="00A3492D" w:rsidRPr="007F7D40">
        <w:t xml:space="preserve"> Departament Zakupów PGE </w:t>
      </w:r>
      <w:r>
        <w:t>Energetyka Kolejowa Holding Sp. z o.o.</w:t>
      </w:r>
    </w:p>
    <w:p w14:paraId="71599064" w14:textId="009C07B9" w:rsidR="00A3492D" w:rsidRPr="00A3492D" w:rsidRDefault="00A3492D" w:rsidP="001A3E66">
      <w:pPr>
        <w:pStyle w:val="Nagwek2"/>
        <w:keepNext w:val="0"/>
        <w:keepLines w:val="0"/>
        <w:numPr>
          <w:ilvl w:val="0"/>
          <w:numId w:val="0"/>
        </w:numPr>
        <w:ind w:left="709" w:firstLine="284"/>
      </w:pPr>
      <w:r w:rsidRPr="007F7D40">
        <w:t xml:space="preserve">tel.  </w:t>
      </w:r>
      <w:r w:rsidR="001A3E66">
        <w:t>697 041 189</w:t>
      </w:r>
      <w:r w:rsidRPr="007F7D40">
        <w:t xml:space="preserve"> e-mail:  </w:t>
      </w:r>
      <w:r w:rsidR="001A3E66">
        <w:t>Barbara.Umzynska@</w:t>
      </w:r>
      <w:r w:rsidRPr="007F7D40">
        <w:t>gkpge.pl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690EA3CA" w14:textId="6966AB94" w:rsidR="00F35569" w:rsidRPr="00F35569" w:rsidRDefault="00A3492D" w:rsidP="003E758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208B0" w:rsidRPr="001A3E66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POST/HZ/EK/HZL/00043/2026</w:t>
          </w:r>
        </w:sdtContent>
      </w:sdt>
      <w:r w:rsidR="00E766C3" w:rsidRPr="001A3E66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19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3FEEB806" w14:textId="77777777" w:rsidR="00176354" w:rsidRPr="00176354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</w:p>
    <w:p w14:paraId="041914B3" w14:textId="2D90792C" w:rsidR="004119DA" w:rsidRPr="006454D6" w:rsidRDefault="005B62CB" w:rsidP="0017635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5B62CB">
        <w:rPr>
          <w:b/>
          <w:bCs/>
          <w:color w:val="auto"/>
        </w:rPr>
        <w:t>2</w:t>
      </w:r>
      <w:r w:rsidR="00D5591F">
        <w:rPr>
          <w:b/>
          <w:bCs/>
          <w:color w:val="auto"/>
        </w:rPr>
        <w:t>3</w:t>
      </w:r>
      <w:r w:rsidRPr="005B62CB">
        <w:rPr>
          <w:b/>
          <w:bCs/>
          <w:color w:val="auto"/>
        </w:rPr>
        <w:t>.04.</w:t>
      </w:r>
      <w:r w:rsidR="004119DA" w:rsidRPr="00D2685B">
        <w:rPr>
          <w:b/>
          <w:bCs/>
        </w:rPr>
        <w:t>202</w:t>
      </w:r>
      <w:r w:rsidR="00D2685B" w:rsidRPr="00D2685B">
        <w:rPr>
          <w:b/>
          <w:bCs/>
        </w:rPr>
        <w:t>6</w:t>
      </w:r>
      <w:r w:rsidR="004119DA" w:rsidRPr="00D2685B">
        <w:rPr>
          <w:b/>
          <w:bCs/>
        </w:rPr>
        <w:t xml:space="preserve"> r. </w:t>
      </w:r>
      <w:r w:rsidR="004119DA" w:rsidRPr="005B62CB">
        <w:rPr>
          <w:b/>
          <w:bCs/>
        </w:rPr>
        <w:t>do</w:t>
      </w:r>
      <w:r w:rsidR="00836E90" w:rsidRPr="005B62CB">
        <w:rPr>
          <w:b/>
          <w:bCs/>
        </w:rPr>
        <w:t xml:space="preserve"> godz</w:t>
      </w:r>
      <w:r w:rsidR="004119DA" w:rsidRPr="005B62CB">
        <w:rPr>
          <w:b/>
          <w:bCs/>
        </w:rPr>
        <w:t xml:space="preserve">. </w:t>
      </w:r>
      <w:r w:rsidR="00D2685B">
        <w:rPr>
          <w:b/>
          <w:bCs/>
        </w:rPr>
        <w:t>13:00</w:t>
      </w:r>
      <w:r w:rsidR="004119DA" w:rsidRPr="006454D6">
        <w:t xml:space="preserve"> 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lastRenderedPageBreak/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3A9908D1" w14:textId="74C367AE" w:rsidR="00F35569" w:rsidRPr="006B719A" w:rsidRDefault="4BC4900B" w:rsidP="00D21BCD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456C2C1C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CD5C5F">
            <w:rPr>
              <w:rFonts w:asciiTheme="minorHAnsi" w:hAnsiTheme="minorHAnsi" w:cstheme="minorHAnsi"/>
              <w:b/>
              <w:bCs/>
              <w:szCs w:val="22"/>
            </w:rPr>
            <w:t>12</w:t>
          </w:r>
          <w:r w:rsidR="00225525" w:rsidRPr="001A3E66">
            <w:rPr>
              <w:rFonts w:asciiTheme="minorHAnsi" w:hAnsiTheme="minorHAnsi" w:cstheme="minorHAnsi"/>
              <w:b/>
              <w:bCs/>
              <w:szCs w:val="22"/>
            </w:rPr>
            <w:t>0 dni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1A3E66" w:rsidRDefault="004119DA" w:rsidP="00681BDE">
      <w:pPr>
        <w:ind w:left="445" w:firstLine="576"/>
      </w:pPr>
      <w:r w:rsidRPr="001A3E66">
        <w:t>W kryterium „Cena netto” punkty zostaną przyznane zgodnie z poniższym wzorem:</w:t>
      </w:r>
    </w:p>
    <w:p w14:paraId="58E885CF" w14:textId="77777777" w:rsidR="004119DA" w:rsidRPr="001A3E66" w:rsidRDefault="004119DA" w:rsidP="00681BDE"/>
    <w:p w14:paraId="6B624637" w14:textId="77777777" w:rsidR="004119DA" w:rsidRPr="001A3E66" w:rsidRDefault="004119DA" w:rsidP="00681BDE">
      <w:pPr>
        <w:jc w:val="center"/>
        <w:rPr>
          <w:vertAlign w:val="subscript"/>
        </w:rPr>
      </w:pPr>
      <w:proofErr w:type="spellStart"/>
      <w:r w:rsidRPr="001A3E66">
        <w:t>C</w:t>
      </w:r>
      <w:r w:rsidRPr="001A3E66">
        <w:rPr>
          <w:vertAlign w:val="subscript"/>
        </w:rPr>
        <w:t>min</w:t>
      </w:r>
      <w:proofErr w:type="spellEnd"/>
    </w:p>
    <w:p w14:paraId="342C9B06" w14:textId="77777777" w:rsidR="004119DA" w:rsidRPr="001A3E66" w:rsidRDefault="004119DA" w:rsidP="00681BDE">
      <w:pPr>
        <w:jc w:val="center"/>
      </w:pPr>
      <w:r w:rsidRPr="001A3E66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1A3E66">
        <w:t>C</w:t>
      </w:r>
      <w:r w:rsidRPr="001A3E66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1A5537D7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D2685B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lastRenderedPageBreak/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60B3047F" w:rsidR="00F35569" w:rsidRPr="00F35569" w:rsidRDefault="004119DA" w:rsidP="001A3E66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Oferty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12375F54" w:rsidR="00670AC8" w:rsidRPr="008C65DD" w:rsidRDefault="008C65DD" w:rsidP="00670AC8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670AC8" w:rsidRPr="008C65DD">
        <w:t>Umowy (dalej: „Zabezpieczenie”)</w:t>
      </w:r>
      <w:r w:rsidR="00670AC8">
        <w:t xml:space="preserve"> </w:t>
      </w:r>
      <w:r w:rsidR="00670AC8" w:rsidRPr="008C65DD">
        <w:t xml:space="preserve">w </w:t>
      </w:r>
      <w:r w:rsidR="00670AC8" w:rsidRPr="00997E7F">
        <w:t xml:space="preserve">wysokości </w:t>
      </w:r>
      <w:r w:rsidR="00670AC8" w:rsidRPr="00244967">
        <w:rPr>
          <w:b/>
          <w:bCs/>
        </w:rPr>
        <w:t>3% ceny całkowitej brutto</w:t>
      </w:r>
      <w:r w:rsidR="00670AC8" w:rsidRPr="008C65DD">
        <w:t xml:space="preserve"> podanej w Ofercie/albo maksymalnej wartości nominalnej brutto zobowiązania wynikającego z Umowy</w:t>
      </w:r>
      <w:r w:rsidR="00670AC8">
        <w:t>.</w:t>
      </w:r>
    </w:p>
    <w:p w14:paraId="0D9EB499" w14:textId="38E5EE84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Zabezpieczenie musi być wniesione </w:t>
      </w:r>
      <w:r w:rsidR="003577F4">
        <w:t xml:space="preserve">zgodnie z zapisami </w:t>
      </w:r>
      <w:r w:rsidR="003577F4" w:rsidRPr="00E93618">
        <w:t>wzoru Umow</w:t>
      </w:r>
      <w:r w:rsidR="00670AC8" w:rsidRPr="00E93618">
        <w:t>y</w:t>
      </w:r>
      <w:r w:rsidR="00670AC8">
        <w:t xml:space="preserve"> </w:t>
      </w:r>
      <w:r w:rsidR="003577F4">
        <w:t xml:space="preserve">– </w:t>
      </w:r>
      <w:r w:rsidR="003577F4" w:rsidRPr="003577F4">
        <w:rPr>
          <w:b/>
          <w:bCs/>
        </w:rPr>
        <w:t>Załącznik nr 5 do SWZ</w:t>
      </w:r>
      <w:r w:rsidRPr="008C65DD">
        <w:t>.</w:t>
      </w:r>
    </w:p>
    <w:p w14:paraId="1C830BCE" w14:textId="1B3B7D32" w:rsidR="008C65DD" w:rsidRPr="008C65DD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Zabezpieczenie może być wniesione w formie: pieniądza, gwarancji bankowej, gwarancji ubezpieczeniowej</w:t>
      </w:r>
      <w:r w:rsidR="00E93618">
        <w:t>.</w:t>
      </w:r>
    </w:p>
    <w:p w14:paraId="6A68967B" w14:textId="66A6E54E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Zabezpieczenie</w:t>
      </w:r>
      <w:r w:rsidR="002F0B34">
        <w:t xml:space="preserve"> </w:t>
      </w:r>
      <w:r w:rsidRPr="008C65DD">
        <w:t xml:space="preserve">w </w:t>
      </w:r>
      <w:r w:rsidRPr="00997E7F">
        <w:t xml:space="preserve">formie pieniądza Wykonawca wpłaca przelewem na rachunek bankowy Zamawiającego: </w:t>
      </w:r>
      <w:r w:rsidR="00D5591F">
        <w:t xml:space="preserve">ING </w:t>
      </w:r>
      <w:r w:rsidRPr="006E55C7">
        <w:t>Bank</w:t>
      </w:r>
      <w:r w:rsidR="00D5591F" w:rsidRPr="006E55C7">
        <w:t xml:space="preserve"> Śląski</w:t>
      </w:r>
      <w:r w:rsidR="006E55C7">
        <w:t>,</w:t>
      </w:r>
      <w:r w:rsidRPr="006E55C7">
        <w:t xml:space="preserve">  Nr konta bankowego: </w:t>
      </w:r>
      <w:r w:rsidR="00D5591F" w:rsidRPr="006E55C7">
        <w:t>48 1050 0086 1000 0090 9005 1700</w:t>
      </w:r>
      <w:r w:rsidRPr="00997E7F">
        <w:t>, z dopiskiem: „Zabezpieczenie należytego wykonania umowy nr ……………………………….</w:t>
      </w:r>
    </w:p>
    <w:p w14:paraId="4961D2D0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Zabezpieczenie wnoszone w formie gwarancji bankowej lub gwarancji ubezpieczeniowej lub poręczenia powinno zawierać nieodwołalne i bezwarunkowe zobowiązanie wypłaty kwoty określonej w gwarancji lub poręczeniu na pierwsze pisemne żądanie Zamawiającego.</w:t>
      </w:r>
    </w:p>
    <w:p w14:paraId="48E13F24" w14:textId="0B959510" w:rsidR="008C65DD" w:rsidRPr="008C65DD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przypadku wnoszenia Zabezpieczenia w formie gwarancji bankowej lub gwarancji ubezpieczeniowej lub poręc</w:t>
      </w:r>
      <w:r w:rsidR="2BFB3BBD">
        <w:t xml:space="preserve">zenia, adresatem (uprawnionym) </w:t>
      </w:r>
      <w:r>
        <w:t>dokumentu winien być Zamawiający, a z jego treści musi w szczególności jednoznaczni</w:t>
      </w:r>
      <w:r w:rsidR="2BFB3BBD">
        <w:t xml:space="preserve">e wynikać zobowiązanie gwaranta </w:t>
      </w:r>
      <w:r>
        <w:t xml:space="preserve">(tj. banku lub ubezpieczyciela lub poręczyciela) do zapłaty całej kwoty Zabezpieczenia nieodwołanie i bezwarunkowo na pierwsze żądanie Zamawiającego, a także postanowienie, iż gwarancja </w:t>
      </w:r>
      <w:r w:rsidR="00244967">
        <w:t>+</w:t>
      </w:r>
      <w:r>
        <w:t xml:space="preserve"> prawu polskiemu i wszelkie spory związane z gwarancją będą rozstrzygane w oparciu o prawo polskie przez sąd właściwy miejscowo dla Zamawiającego.</w:t>
      </w:r>
    </w:p>
    <w:p w14:paraId="04403028" w14:textId="3023251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Oryginał dokumentu potwierdzającego wniesienie Zabezpieczenia w formie niepieniężnej musi być dostarczony do Zamawiającego przed zawarciem Umowy.</w:t>
      </w:r>
    </w:p>
    <w:p w14:paraId="2D842D79" w14:textId="77777777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Zasady zwrotu Zabezpieczenia określa Projekt Umowy.</w:t>
      </w:r>
    </w:p>
    <w:p w14:paraId="1460CBC3" w14:textId="77777777" w:rsidR="00F35569" w:rsidRPr="00F35569" w:rsidRDefault="00F35569" w:rsidP="00D21BCD"/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0527BE55" w:rsidR="004F31B4" w:rsidRPr="00653F7F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>
        <w:t>Z Wykonawcą, którego Oferta ostateczna zostanie wybrana jako Oferta najkorzystniejsza, zostanie zawarta przez Zamawiającego Umowa, zgodnie z projektowanymi postanowieniami umowy wskazanymi w SWZ.</w:t>
      </w:r>
      <w:r w:rsidR="1CE04162" w:rsidRPr="00653F7F">
        <w:rPr>
          <w:rFonts w:ascii="Calibri" w:eastAsia="Calibri" w:hAnsi="Calibri" w:cs="Calibri"/>
          <w:sz w:val="22"/>
          <w:szCs w:val="22"/>
        </w:rPr>
        <w:t xml:space="preserve"> </w:t>
      </w:r>
    </w:p>
    <w:p w14:paraId="740760FA" w14:textId="77777777" w:rsidR="00A2305E" w:rsidRPr="00D21BCD" w:rsidRDefault="004F31B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>Osoby, które będą podpisywać umowę w imieniu Wykonawcy, muszą przedstawić Zamawiającemu przed podpisaniem umowy odpowiednie pełnomocnictwa do wyrażania woli w imieniu Wykonawcy, jeżeli umocowanie ich nie wynika z dokumentów załączonych do Oferty.</w:t>
      </w:r>
    </w:p>
    <w:p w14:paraId="3F2F706D" w14:textId="47646D61" w:rsidR="006447C2" w:rsidRPr="00A40EDD" w:rsidRDefault="00A2305E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A40EDD">
        <w:rPr>
          <w:rFonts w:asciiTheme="minorHAnsi" w:eastAsia="Calibri" w:hAnsiTheme="minorHAnsi" w:cs="Calibri"/>
          <w:szCs w:val="18"/>
        </w:rPr>
        <w:lastRenderedPageBreak/>
        <w:t>Wykonawca w ciągu 7 dni od daty ogłoszenia o wyniku zobowiązany jest dostarczyć Zamawiającemu niezbędne dane i dokumenty do zawarcia Umowy</w:t>
      </w:r>
      <w:r w:rsidR="00CC34D0">
        <w:rPr>
          <w:rFonts w:asciiTheme="minorHAnsi" w:eastAsia="Calibri" w:hAnsiTheme="minorHAnsi" w:cs="Calibri"/>
          <w:szCs w:val="18"/>
        </w:rPr>
        <w:t>.</w:t>
      </w:r>
    </w:p>
    <w:p w14:paraId="3EA4B192" w14:textId="27E9FE95" w:rsidR="008C65DD" w:rsidRPr="008C65DD" w:rsidRDefault="006447C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40EDD">
        <w:rPr>
          <w:rFonts w:asciiTheme="minorHAnsi" w:hAnsiTheme="minorHAnsi"/>
          <w:szCs w:val="18"/>
        </w:rPr>
        <w:t>Wykonawca zobowiązany jest podpisać Umowę w terminie nie dłuższym niż 14 dni od daty ogłoszenia o wyniku postępowania w strefie publicznej Systemu SWPP2. Niedotrzymanie tego terminu, potraktowane zostanie jako uchylanie się od zawarcia</w:t>
      </w:r>
      <w:r>
        <w:t xml:space="preserve"> umowy oraz uprawnia do zatrzymania wadium.</w:t>
      </w:r>
      <w:r w:rsidR="1CE04162" w:rsidRPr="761740F4">
        <w:t xml:space="preserve"> </w:t>
      </w:r>
    </w:p>
    <w:p w14:paraId="714203B7" w14:textId="1E8B0659" w:rsidR="008C65DD" w:rsidRPr="008C65DD" w:rsidRDefault="008C65DD" w:rsidP="004F711E"/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ECCC0C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>Wybór Oferty najkorzystniejszej nie oznacza zaciągnięcia zobowiązania przez Zamawiającego do zawarcia umowy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50970BB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kiedy w związku z wykonaniem Umowy zakupowej Wykonawca będzie przetwarzał dane osobowe na rzecz Zamawiającego na podstawie Umowy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5846BD51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A4959" w:rsidRPr="007A4959">
            <w:rPr>
              <w:rFonts w:asciiTheme="minorHAnsi" w:hAnsiTheme="minorHAnsi" w:cstheme="minorHAnsi"/>
              <w:b/>
              <w:bCs/>
              <w:szCs w:val="22"/>
            </w:rPr>
            <w:t>PGE Energetyka Kolejowa Operator sp. z o.o.</w:t>
          </w:r>
        </w:sdtContent>
      </w:sdt>
      <w:r w:rsidRPr="00997E7F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 xml:space="preserve">obowiązku prawnego nałożonego na administratora w związku z przepisami prawa (np. ustawa o rachunkowości, ustawa o podatku VAT, Ustawa Prawo zamówień publicznych, przepisów z zakresu rachunkowości, obowiązków sprawozdawczych, </w:t>
      </w:r>
      <w:r w:rsidRPr="00FB3FFA">
        <w:lastRenderedPageBreak/>
        <w:t>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2D87F1A2" w14:textId="49E9A706" w:rsidR="00B97B68" w:rsidRPr="00B97B68" w:rsidRDefault="00FB3FFA" w:rsidP="00B97B68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  <w:bookmarkEnd w:id="57"/>
    </w:p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3B6612FC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t xml:space="preserve">Składanie ofert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lastRenderedPageBreak/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0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r w:rsidRPr="004F711E">
        <w:rPr>
          <w:b/>
          <w:lang w:val="en-US"/>
        </w:rPr>
        <w:t>Infolinia: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1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8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8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</w:t>
      </w:r>
      <w:proofErr w:type="spellStart"/>
      <w:r w:rsidRPr="00263331">
        <w:t>Desk</w:t>
      </w:r>
      <w:proofErr w:type="spellEnd"/>
      <w:r w:rsidRPr="00263331">
        <w:t xml:space="preserve">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2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lastRenderedPageBreak/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0D7C4C5D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  <w:r w:rsidR="00E93618">
              <w:rPr>
                <w:szCs w:val="18"/>
              </w:rPr>
              <w:t xml:space="preserve"> – osobny plik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7B180693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3156B2A8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 xml:space="preserve">Formularz cenowy/Arkusz kalkulacyjny </w:t>
            </w:r>
            <w:r w:rsidR="00E93618">
              <w:t>– osobny plik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471B5FD9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7F76BF">
                  <w:rPr>
                    <w:rFonts w:cstheme="minorHAnsi"/>
                    <w:iCs/>
                  </w:rPr>
                  <w:t>robót budowlanych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0821645D" w:rsidR="00CA1A5C" w:rsidRPr="00263331" w:rsidRDefault="007A4959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5E2805D3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7A4959">
              <w:rPr>
                <w:szCs w:val="18"/>
              </w:rPr>
              <w:t>Projekt Umowy</w:t>
            </w:r>
            <w:r w:rsidR="00E93618">
              <w:rPr>
                <w:szCs w:val="18"/>
              </w:rPr>
              <w:t xml:space="preserve"> – osobny plik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0952DB71" w:rsidR="00BD0C3A" w:rsidRPr="00263331" w:rsidRDefault="007A4959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7107E725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 xml:space="preserve">Oświadczenie Wykonawcy </w:t>
            </w:r>
            <w:r w:rsidR="00E93618">
              <w:rPr>
                <w:szCs w:val="18"/>
              </w:rPr>
              <w:t>(konsorcjum)</w:t>
            </w:r>
            <w:r w:rsidRPr="00B21982">
              <w:rPr>
                <w:szCs w:val="18"/>
              </w:rPr>
              <w:t>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</w:t>
            </w:r>
            <w:bookmarkEnd w:id="60"/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Pr="00367C9A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731D746D" w14:textId="77777777" w:rsidR="00735FA3" w:rsidRDefault="00735FA3" w:rsidP="006856B7">
      <w:pPr>
        <w:jc w:val="right"/>
        <w:rPr>
          <w:b/>
        </w:rPr>
      </w:pPr>
    </w:p>
    <w:p w14:paraId="757CA7A4" w14:textId="23D3A86D" w:rsidR="003574D1" w:rsidRDefault="003574D1">
      <w:pPr>
        <w:rPr>
          <w:b/>
        </w:rPr>
      </w:pPr>
      <w:r>
        <w:rPr>
          <w:b/>
        </w:rPr>
        <w:br w:type="page"/>
      </w:r>
    </w:p>
    <w:p w14:paraId="07F60CC2" w14:textId="6AA11451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4755924C" w:rsidR="00F62662" w:rsidRPr="00F62662" w:rsidRDefault="00FA1D8A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A4959">
            <w:rPr>
              <w:rFonts w:cstheme="minorHAnsi"/>
              <w:b/>
              <w:bCs/>
            </w:rPr>
            <w:t>PGE Energetyka Kolejowa Operator sp. z o.o.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FA1D8A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5B753950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208B0">
            <w:rPr>
              <w:rFonts w:ascii="Verdana" w:hAnsi="Verdana" w:cstheme="majorBidi"/>
              <w:b/>
              <w:bCs/>
              <w:szCs w:val="26"/>
            </w:rPr>
            <w:t>Budowa budynku socjalnego Warszawa Chodakowska 100</w:t>
          </w:r>
        </w:sdtContent>
      </w:sdt>
    </w:p>
    <w:p w14:paraId="19EAABB1" w14:textId="133A8F2E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208B0">
            <w:rPr>
              <w:b/>
              <w:bCs/>
            </w:rPr>
            <w:t>POST/HZ/EK/HZL/00043/2026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CE1093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AB606A" w14:textId="77777777" w:rsidR="00E93618" w:rsidRDefault="00E93618" w:rsidP="00E93618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C6FA70E" w14:textId="1215DC26" w:rsidR="00E93618" w:rsidRPr="00E93618" w:rsidRDefault="00E93618" w:rsidP="00E93618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3618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Budowa budynku socjalnego Warszawa Chodakowska 100</w:t>
            </w:r>
          </w:p>
          <w:p w14:paraId="40139493" w14:textId="2FC8FBC6" w:rsidR="00C75417" w:rsidRPr="00604915" w:rsidRDefault="00C75417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lastRenderedPageBreak/>
        <w:t>Oferujemy wykonanie przedmiotu Zamówienia w terminie: zgodnym z SWZ.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6FEB65AE" w:rsidR="00463BA7" w:rsidRPr="00463BA7" w:rsidRDefault="002C394F" w:rsidP="002C394F">
      <w:pPr>
        <w:pStyle w:val="Styl1"/>
        <w:numPr>
          <w:ilvl w:val="0"/>
          <w:numId w:val="8"/>
        </w:numPr>
        <w:ind w:hanging="153"/>
        <w:jc w:val="both"/>
      </w:pPr>
      <w:r>
        <w:t>nie dotyczy</w:t>
      </w:r>
      <w:r w:rsidR="006F70CE">
        <w:t>,</w:t>
      </w:r>
    </w:p>
    <w:p w14:paraId="263CAD05" w14:textId="26390B0E" w:rsidR="00087646" w:rsidRPr="00515897" w:rsidRDefault="002C394F" w:rsidP="00CE1093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nie dotyczy</w:t>
      </w:r>
    </w:p>
    <w:p w14:paraId="50CF7BBB" w14:textId="423B87B3" w:rsidR="00063C0D" w:rsidRPr="002A1D1F" w:rsidRDefault="00D2685B" w:rsidP="00CE1093">
      <w:pPr>
        <w:pStyle w:val="Styl1"/>
        <w:jc w:val="both"/>
      </w:pPr>
      <w:r>
        <w:t>Nie dotyczy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3342F3A2" w:rsidR="009C5E9F" w:rsidRDefault="009C5E9F" w:rsidP="00CE1093">
      <w:pPr>
        <w:pStyle w:val="Styl1"/>
        <w:jc w:val="both"/>
      </w:pPr>
      <w:r>
        <w:t>Akceptujemy treść projektowanych postanowień</w:t>
      </w:r>
      <w:r w:rsidR="00FD6B84">
        <w:t xml:space="preserve"> </w:t>
      </w:r>
      <w:r w:rsidR="00FD6B84" w:rsidRPr="002C394F">
        <w:t>wzoru</w:t>
      </w:r>
      <w:r w:rsidRPr="002C394F">
        <w:t xml:space="preserve"> Umowy</w:t>
      </w:r>
      <w:r w:rsidR="00FD6B84" w:rsidRPr="002C394F">
        <w:t xml:space="preserve"> </w:t>
      </w:r>
      <w:r w:rsidRPr="002C394F">
        <w:t>załączonych do SWZ i</w:t>
      </w:r>
      <w:r w:rsidR="000F330D" w:rsidRPr="002C394F">
        <w:t> </w:t>
      </w:r>
      <w:r w:rsidRPr="002C394F">
        <w:t>w</w:t>
      </w:r>
      <w:r w:rsidR="000F330D" w:rsidRPr="002C394F">
        <w:t> </w:t>
      </w:r>
      <w:r w:rsidRPr="002C394F">
        <w:t>przypadku wyboru naszej Oferty podpiszemy Umowę na warunkach okr</w:t>
      </w:r>
      <w:r>
        <w:t xml:space="preserve">eślonych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77777777" w:rsidR="00DC2E4C" w:rsidRDefault="00DC2E4C" w:rsidP="00CE1093">
      <w:pPr>
        <w:spacing w:before="40" w:after="240"/>
        <w:ind w:left="587"/>
        <w:jc w:val="both"/>
      </w:pPr>
      <w:r>
        <w:rPr>
          <w:rFonts w:ascii="Segoe UI Symbol" w:hAnsi="Segoe UI Symbol" w:cs="Segoe UI Symbol"/>
        </w:rPr>
        <w:t>☐</w:t>
      </w:r>
      <w:r>
        <w:t xml:space="preserve">   Przedmiot Zamó</w:t>
      </w:r>
      <w:r w:rsidR="00B126A1">
        <w:t>wienia wykonamy siłami własnymi,</w:t>
      </w:r>
    </w:p>
    <w:p w14:paraId="64836791" w14:textId="77777777" w:rsidR="00B71AA7" w:rsidRDefault="00DC2E4C" w:rsidP="00CE1093">
      <w:pPr>
        <w:spacing w:before="40" w:after="240"/>
        <w:ind w:left="119" w:firstLine="468"/>
        <w:jc w:val="both"/>
      </w:pPr>
      <w:r>
        <w:rPr>
          <w:rFonts w:ascii="Segoe UI Symbol" w:hAnsi="Segoe UI Symbol" w:cs="Segoe UI Symbol"/>
        </w:rPr>
        <w:t>☐</w:t>
      </w:r>
      <w:r>
        <w:t xml:space="preserve">   Powierzymy realizację następujących części/zakresu podwykonawcom</w:t>
      </w:r>
      <w:r w:rsidR="00B126A1">
        <w:t>.</w:t>
      </w:r>
      <w:r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1E2470F4" w14:textId="77777777" w:rsidR="00B71AA7" w:rsidRDefault="00B71AA7" w:rsidP="00CE1093">
      <w:pPr>
        <w:jc w:val="both"/>
      </w:pPr>
    </w:p>
    <w:p w14:paraId="770E002D" w14:textId="77777777" w:rsidR="00B71AA7" w:rsidRDefault="00B71AA7" w:rsidP="00CE1093">
      <w:pPr>
        <w:jc w:val="both"/>
      </w:pPr>
    </w:p>
    <w:p w14:paraId="6F29BFBF" w14:textId="77777777" w:rsidR="00DC2E4C" w:rsidRDefault="00DC2E4C" w:rsidP="00CE1093">
      <w:pPr>
        <w:jc w:val="both"/>
      </w:pPr>
      <w:r>
        <w:tab/>
      </w: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2951B9B2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CD5C5F">
            <w:rPr>
              <w:rFonts w:cstheme="minorHAnsi"/>
              <w:b/>
              <w:bCs/>
            </w:rPr>
            <w:t>120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lastRenderedPageBreak/>
        <w:t>Informujemy, że</w:t>
      </w:r>
      <w:r w:rsidR="00DC2E4C">
        <w:t>:</w:t>
      </w:r>
    </w:p>
    <w:p w14:paraId="50183FB0" w14:textId="44CE1AB3" w:rsidR="00DC2E4C" w:rsidRDefault="00DC2E4C" w:rsidP="00D21BCD">
      <w:pPr>
        <w:spacing w:before="40" w:after="240"/>
        <w:ind w:left="993" w:hanging="349"/>
        <w:jc w:val="both"/>
      </w:pPr>
      <w:r>
        <w:rPr>
          <w:rFonts w:ascii="Segoe UI Symbol" w:hAnsi="Segoe UI Symbol" w:cs="Segoe UI Symbol"/>
        </w:rPr>
        <w:t>☐</w:t>
      </w:r>
      <w:r w:rsidR="0008511F">
        <w:tab/>
      </w:r>
      <w:r w:rsidR="001342C0">
        <w:t>niniejsza Oferta</w:t>
      </w:r>
      <w:r>
        <w:t xml:space="preserve"> oraz wszelkie załączniki są jawne i nie zawierają informacji stanowiących tajemnicę przedsiębiorstwa</w:t>
      </w:r>
      <w:r w:rsidR="00957A26">
        <w:t>,</w:t>
      </w:r>
      <w:r>
        <w:t xml:space="preserve"> </w:t>
      </w:r>
    </w:p>
    <w:p w14:paraId="4D5030A2" w14:textId="77777777" w:rsidR="00DC2E4C" w:rsidRDefault="00DC2E4C" w:rsidP="00D21BCD">
      <w:pPr>
        <w:spacing w:before="40" w:after="240"/>
        <w:ind w:left="993" w:hanging="349"/>
        <w:jc w:val="both"/>
      </w:pPr>
      <w:r>
        <w:rPr>
          <w:rFonts w:ascii="Segoe UI Symbol" w:hAnsi="Segoe UI Symbol" w:cs="Segoe UI Symbol"/>
        </w:rPr>
        <w:t>☐</w:t>
      </w:r>
      <w:r>
        <w:tab/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1E52AE70" w:rsidR="00034147" w:rsidRDefault="007A4959" w:rsidP="00D21BCD">
      <w:pPr>
        <w:pStyle w:val="Styl1"/>
        <w:jc w:val="both"/>
      </w:pPr>
      <w:r>
        <w:t>Nie dotyczy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5C0A2701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3504B9EB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208B0">
            <w:rPr>
              <w:b/>
              <w:bCs/>
            </w:rPr>
            <w:t>POST/HZ/EK/HZL/00043/2026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01265EBC" w14:textId="77777777" w:rsidR="007E79B4" w:rsidRDefault="007E79B4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lastRenderedPageBreak/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58B1D4F5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208B0">
            <w:rPr>
              <w:rFonts w:ascii="Verdana" w:hAnsi="Verdana" w:cstheme="majorBidi"/>
              <w:b/>
              <w:bCs/>
              <w:szCs w:val="26"/>
            </w:rPr>
            <w:t>Budowa budynku socjalnego Warszawa Chodakowska 100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208B0">
            <w:rPr>
              <w:b/>
              <w:bCs/>
            </w:rPr>
            <w:t>POST/HZ/EK/HZL/00043/2026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1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1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</w:t>
      </w:r>
      <w:r w:rsidRPr="0035204E">
        <w:rPr>
          <w:rFonts w:eastAsia="Times New Roman" w:cs="Arial"/>
          <w:i/>
          <w:szCs w:val="18"/>
        </w:rPr>
        <w:lastRenderedPageBreak/>
        <w:t xml:space="preserve">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2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2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6FCFB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2933F563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36036B4E" w14:textId="4694EF25" w:rsidR="00511BEA" w:rsidRDefault="00511BEA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520B27C3" w14:textId="26401B9B" w:rsidR="00511BEA" w:rsidRPr="00511BEA" w:rsidRDefault="00511BEA" w:rsidP="00B0415A">
      <w:pPr>
        <w:pStyle w:val="Akapitzlist"/>
        <w:jc w:val="center"/>
        <w:outlineLvl w:val="0"/>
        <w:rPr>
          <w:rFonts w:eastAsia="Times New Roman" w:cs="Times New Roman"/>
          <w:b/>
          <w:szCs w:val="18"/>
        </w:rPr>
      </w:pPr>
      <w:r w:rsidRPr="00511BEA">
        <w:rPr>
          <w:rFonts w:eastAsia="Times New Roman" w:cs="Times New Roman"/>
          <w:b/>
          <w:szCs w:val="18"/>
        </w:rPr>
        <w:lastRenderedPageBreak/>
        <w:t>ZAŁĄCZNIK NR 2A DO SWZ – FORMULARZ CENOWY/ARKUSZ KALKULACYJNY</w:t>
      </w:r>
    </w:p>
    <w:p w14:paraId="40B1B59D" w14:textId="3608AF6A" w:rsidR="00735FA3" w:rsidRPr="00E93618" w:rsidRDefault="00B61E3A" w:rsidP="00E93618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Verdana" w:eastAsia="Times New Roman" w:hAnsi="Verdana" w:cs="Times New Roman"/>
          <w:b/>
          <w:szCs w:val="18"/>
        </w:rPr>
        <w:br w:type="page"/>
      </w:r>
      <w:r w:rsidR="00735FA3"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="00735FA3"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>
            <w:rPr>
              <w:rFonts w:cstheme="minorHAnsi"/>
              <w:b/>
              <w:iCs/>
            </w:rPr>
            <w:t>robót budowlanych</w:t>
          </w:r>
        </w:sdtContent>
      </w:sdt>
      <w:r w:rsidR="00735FA3"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="00735FA3"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3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3A3D5333" w:rsidR="00241139" w:rsidRPr="00B664B4" w:rsidRDefault="00FA1D8A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A4959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FA1D8A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3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32654A6B" w:rsidR="00735FA3" w:rsidRPr="00BA48D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BA48D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robót budowlanych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24903A4F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208B0">
            <w:rPr>
              <w:rFonts w:ascii="Verdana" w:hAnsi="Verdana" w:cstheme="majorBidi"/>
              <w:b/>
              <w:bCs/>
              <w:szCs w:val="26"/>
            </w:rPr>
            <w:t>Budowa budynku socjalnego Warszawa Chodakowska 100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</w:t>
      </w:r>
      <w:r w:rsidRPr="00BA48DD">
        <w:rPr>
          <w:rFonts w:ascii="Verdana" w:eastAsia="Times New Roman" w:hAnsi="Verdana" w:cs="Times New Roman"/>
          <w:szCs w:val="18"/>
        </w:rPr>
        <w:t xml:space="preserve">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208B0">
            <w:rPr>
              <w:b/>
              <w:bCs/>
            </w:rPr>
            <w:t>POST/HZ/EK/HZL/00043/2026</w:t>
          </w:r>
        </w:sdtContent>
      </w:sdt>
      <w:r w:rsidR="00536E11" w:rsidRPr="00BA48DD">
        <w:rPr>
          <w:b/>
          <w:bCs/>
        </w:rPr>
        <w:t xml:space="preserve">, </w:t>
      </w:r>
      <w:r w:rsidRPr="00BA48DD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F76BF">
            <w:rPr>
              <w:rFonts w:cstheme="minorHAnsi"/>
              <w:iCs/>
            </w:rPr>
            <w:t>robót budowlanych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35FEAEF" w14:textId="697EED41" w:rsidR="000B34E4" w:rsidRPr="007A4959" w:rsidRDefault="000B34E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sz w:val="14"/>
          <w:szCs w:val="14"/>
        </w:rPr>
        <w:br w:type="page"/>
      </w:r>
    </w:p>
    <w:p w14:paraId="29BD23C2" w14:textId="6D52C77F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</w:t>
      </w:r>
      <w:r w:rsidR="006E55C7">
        <w:rPr>
          <w:b/>
        </w:rPr>
        <w:t xml:space="preserve"> </w:t>
      </w:r>
      <w:r>
        <w:rPr>
          <w:b/>
        </w:rPr>
        <w:t>UMOW</w:t>
      </w:r>
      <w:r w:rsidR="006E55C7">
        <w:rPr>
          <w:b/>
        </w:rPr>
        <w:t>A</w:t>
      </w:r>
    </w:p>
    <w:p w14:paraId="5D81F588" w14:textId="795FC175" w:rsidR="008164F4" w:rsidRDefault="000B34E4">
      <w:pPr>
        <w:rPr>
          <w:b/>
        </w:rPr>
      </w:pPr>
      <w:r>
        <w:rPr>
          <w:b/>
        </w:rPr>
        <w:br w:type="page"/>
      </w:r>
    </w:p>
    <w:p w14:paraId="786BC6EF" w14:textId="1AAE4AFE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E93618" w:rsidRPr="003458E1">
        <w:rPr>
          <w:b/>
        </w:rPr>
        <w:t>/WYKONAWCY WSPÓLNIE</w:t>
      </w:r>
      <w:r w:rsidR="00E93618" w:rsidRPr="00825F50">
        <w:rPr>
          <w:b/>
        </w:rPr>
        <w:t xml:space="preserve"> </w:t>
      </w:r>
      <w:r w:rsidR="00E93618">
        <w:rPr>
          <w:b/>
        </w:rPr>
        <w:t>UBIEGAJACEGO SIĘ O UDZIELENIE ZAMÓWIENIA</w:t>
      </w:r>
      <w:r w:rsidRPr="00825F50">
        <w:rPr>
          <w:b/>
        </w:rPr>
        <w:t xml:space="preserve"> 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4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5A0FAE04" w:rsidR="00227DC5" w:rsidRPr="00BC5191" w:rsidRDefault="00FA1D8A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A4959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FA1D8A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4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77777777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27B9FEBF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208B0">
            <w:rPr>
              <w:rFonts w:ascii="Verdana" w:hAnsi="Verdana" w:cstheme="majorBidi"/>
              <w:b/>
              <w:bCs/>
              <w:szCs w:val="26"/>
            </w:rPr>
            <w:t>Budowa budynku socjalnego Warszawa Chodakowska 100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208B0">
            <w:rPr>
              <w:b/>
              <w:bCs/>
            </w:rPr>
            <w:t>POST/HZ/EK/HZL/00043/2026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0E393352" w14:textId="39D64BBB" w:rsidR="00C16DA9" w:rsidRDefault="00C16DA9" w:rsidP="007A4959">
      <w:pPr>
        <w:spacing w:after="0" w:line="20" w:lineRule="atLeast"/>
        <w:rPr>
          <w:b/>
        </w:rPr>
      </w:pPr>
    </w:p>
    <w:sectPr w:rsidR="00C16DA9" w:rsidSect="00582CE9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A839D" w14:textId="77777777" w:rsidR="00FA1D8A" w:rsidRDefault="00FA1D8A" w:rsidP="00582CE9">
      <w:pPr>
        <w:spacing w:after="0"/>
      </w:pPr>
      <w:r>
        <w:separator/>
      </w:r>
    </w:p>
  </w:endnote>
  <w:endnote w:type="continuationSeparator" w:id="0">
    <w:p w14:paraId="7A6A9F98" w14:textId="77777777" w:rsidR="00FA1D8A" w:rsidRDefault="00FA1D8A" w:rsidP="00582CE9">
      <w:pPr>
        <w:spacing w:after="0"/>
      </w:pPr>
      <w:r>
        <w:continuationSeparator/>
      </w:r>
    </w:p>
  </w:endnote>
  <w:endnote w:type="continuationNotice" w:id="1">
    <w:p w14:paraId="3E58509E" w14:textId="77777777" w:rsidR="00FA1D8A" w:rsidRDefault="00FA1D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BE8C" w14:textId="77777777" w:rsidR="00FA1D8A" w:rsidRDefault="00FA1D8A" w:rsidP="00582CE9">
      <w:pPr>
        <w:spacing w:after="0"/>
      </w:pPr>
      <w:r>
        <w:separator/>
      </w:r>
    </w:p>
  </w:footnote>
  <w:footnote w:type="continuationSeparator" w:id="0">
    <w:p w14:paraId="56403C42" w14:textId="77777777" w:rsidR="00FA1D8A" w:rsidRDefault="00FA1D8A" w:rsidP="00582CE9">
      <w:pPr>
        <w:spacing w:after="0"/>
      </w:pPr>
      <w:r>
        <w:continuationSeparator/>
      </w:r>
    </w:p>
  </w:footnote>
  <w:footnote w:type="continuationNotice" w:id="1">
    <w:p w14:paraId="3EB5E061" w14:textId="77777777" w:rsidR="00FA1D8A" w:rsidRDefault="00FA1D8A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7A06B4B6" w:rsidR="00662D09" w:rsidRPr="006B2C28" w:rsidRDefault="00FA1D8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3208B0">
                <w:rPr>
                  <w:rFonts w:cstheme="minorHAnsi"/>
                  <w:b/>
                </w:rPr>
                <w:t>POST/HZ/EK/HZL/00043/2026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003D6970" w:rsidR="00662D09" w:rsidRPr="006B2C28" w:rsidRDefault="00FA1D8A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3208B0">
                <w:rPr>
                  <w:rFonts w:cstheme="minorHAnsi"/>
                  <w:b/>
                </w:rPr>
                <w:t>POST/HZ/EK/HZL/00043/2026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D0C0B8E"/>
    <w:multiLevelType w:val="hybridMultilevel"/>
    <w:tmpl w:val="07162D2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19"/>
  </w:num>
  <w:num w:numId="4" w16cid:durableId="1978100265">
    <w:abstractNumId w:val="7"/>
  </w:num>
  <w:num w:numId="5" w16cid:durableId="639697964">
    <w:abstractNumId w:val="26"/>
  </w:num>
  <w:num w:numId="6" w16cid:durableId="1032389716">
    <w:abstractNumId w:val="21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0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5"/>
  </w:num>
  <w:num w:numId="13" w16cid:durableId="664282622">
    <w:abstractNumId w:val="25"/>
  </w:num>
  <w:num w:numId="14" w16cid:durableId="2126463532">
    <w:abstractNumId w:val="22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7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28"/>
  </w:num>
  <w:num w:numId="21" w16cid:durableId="407768572">
    <w:abstractNumId w:val="11"/>
  </w:num>
  <w:num w:numId="22" w16cid:durableId="754594737">
    <w:abstractNumId w:val="1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6"/>
  </w:num>
  <w:num w:numId="28" w16cid:durableId="711342084">
    <w:abstractNumId w:val="24"/>
  </w:num>
  <w:num w:numId="29" w16cid:durableId="1136098614">
    <w:abstractNumId w:val="6"/>
  </w:num>
  <w:num w:numId="30" w16cid:durableId="1781100722">
    <w:abstractNumId w:val="18"/>
  </w:num>
  <w:num w:numId="31" w16cid:durableId="109975843">
    <w:abstractNumId w:val="27"/>
  </w:num>
  <w:num w:numId="32" w16cid:durableId="1016276461">
    <w:abstractNumId w:val="17"/>
  </w:num>
  <w:num w:numId="33" w16cid:durableId="3755451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3"/>
  </w:num>
  <w:num w:numId="35" w16cid:durableId="1364866301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55A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434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27E00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5AC"/>
    <w:rsid w:val="0014493D"/>
    <w:rsid w:val="00145C50"/>
    <w:rsid w:val="00145D05"/>
    <w:rsid w:val="00145EDF"/>
    <w:rsid w:val="00146E49"/>
    <w:rsid w:val="00147805"/>
    <w:rsid w:val="00147BB0"/>
    <w:rsid w:val="00147E87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5B26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354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011"/>
    <w:rsid w:val="001A1516"/>
    <w:rsid w:val="001A1BB8"/>
    <w:rsid w:val="001A1CA0"/>
    <w:rsid w:val="001A3528"/>
    <w:rsid w:val="001A3E66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6D6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D75E7"/>
    <w:rsid w:val="001E00CC"/>
    <w:rsid w:val="001E0AEE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BC2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49F9"/>
    <w:rsid w:val="00215F78"/>
    <w:rsid w:val="00216235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967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A74EA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94F"/>
    <w:rsid w:val="002C3FF5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385A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08B0"/>
    <w:rsid w:val="003222CF"/>
    <w:rsid w:val="003225FB"/>
    <w:rsid w:val="00323B3C"/>
    <w:rsid w:val="00323F6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6A26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71A4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2D96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4CF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695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63F1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9B3"/>
    <w:rsid w:val="005104A1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B62CB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5F7BC6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16B38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A40"/>
    <w:rsid w:val="00646C51"/>
    <w:rsid w:val="00647F7A"/>
    <w:rsid w:val="0065011E"/>
    <w:rsid w:val="00650EF6"/>
    <w:rsid w:val="00650F57"/>
    <w:rsid w:val="00651A20"/>
    <w:rsid w:val="00651CA2"/>
    <w:rsid w:val="00651CB4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5CC0"/>
    <w:rsid w:val="00666116"/>
    <w:rsid w:val="00666CAD"/>
    <w:rsid w:val="00666DFA"/>
    <w:rsid w:val="006708DA"/>
    <w:rsid w:val="00670AC8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9A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3F2"/>
    <w:rsid w:val="006E55C7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0CB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95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6BF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1FEE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76F"/>
    <w:rsid w:val="00941C73"/>
    <w:rsid w:val="00941C9C"/>
    <w:rsid w:val="00941FFB"/>
    <w:rsid w:val="009427ED"/>
    <w:rsid w:val="009438E3"/>
    <w:rsid w:val="00943945"/>
    <w:rsid w:val="0094446B"/>
    <w:rsid w:val="00944544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AA6"/>
    <w:rsid w:val="00973229"/>
    <w:rsid w:val="00973BBF"/>
    <w:rsid w:val="00974880"/>
    <w:rsid w:val="00974E3D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914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2EDE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49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5C2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5DC4"/>
    <w:rsid w:val="00C56086"/>
    <w:rsid w:val="00C57A16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3A5C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3A63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65C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3CB"/>
    <w:rsid w:val="00CC25E1"/>
    <w:rsid w:val="00CC2C17"/>
    <w:rsid w:val="00CC3411"/>
    <w:rsid w:val="00CC34D0"/>
    <w:rsid w:val="00CC4029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5C5F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921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85B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7F1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4EAE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591F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2DE6"/>
    <w:rsid w:val="00E23176"/>
    <w:rsid w:val="00E23662"/>
    <w:rsid w:val="00E246B8"/>
    <w:rsid w:val="00E24871"/>
    <w:rsid w:val="00E24C35"/>
    <w:rsid w:val="00E24FAD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5EC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C0E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E4A"/>
    <w:rsid w:val="00E92F67"/>
    <w:rsid w:val="00E93618"/>
    <w:rsid w:val="00E94191"/>
    <w:rsid w:val="00E94427"/>
    <w:rsid w:val="00E946C3"/>
    <w:rsid w:val="00E94CAF"/>
    <w:rsid w:val="00E94E00"/>
    <w:rsid w:val="00E95B91"/>
    <w:rsid w:val="00E95BD5"/>
    <w:rsid w:val="00E95E0E"/>
    <w:rsid w:val="00E95E23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C3D"/>
    <w:rsid w:val="00ED5C61"/>
    <w:rsid w:val="00ED6C7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7E4C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6FE6"/>
    <w:rsid w:val="00F27022"/>
    <w:rsid w:val="00F27926"/>
    <w:rsid w:val="00F27D3E"/>
    <w:rsid w:val="00F27ECB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82C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B8D"/>
    <w:rsid w:val="00FA10E8"/>
    <w:rsid w:val="00FA1123"/>
    <w:rsid w:val="00FA1D8A"/>
    <w:rsid w:val="00FA2A7A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swpp2.gkpge.p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helpdesk.zakupy@gkpge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www.gkpge.pl/grupa-pge/przetargi/zakupy/dokumenty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yperlink" Target="https://swpp2.gkpge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www.gkpge.pl/grupa-pge/przetargi/zakupy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FC6902A744A948C89F527119BECD8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093E23-53C2-46D7-80FE-FEF78F5BE97C}"/>
      </w:docPartPr>
      <w:docPartBody>
        <w:p w:rsidR="00D72AA2" w:rsidRDefault="00C44945" w:rsidP="00C44945">
          <w:pPr>
            <w:pStyle w:val="FC6902A744A948C89F527119BECD8DDB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372987C3046648BAB9BCF205328AF8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B70A2C-D6A6-42B2-A428-4B543FD81846}"/>
      </w:docPartPr>
      <w:docPartBody>
        <w:p w:rsidR="001116D4" w:rsidRDefault="008D79AE" w:rsidP="008D79AE">
          <w:pPr>
            <w:pStyle w:val="372987C3046648BAB9BCF205328AF85D"/>
          </w:pPr>
          <w:r w:rsidRPr="009B0344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61346"/>
    <w:rsid w:val="000F0A07"/>
    <w:rsid w:val="001116D4"/>
    <w:rsid w:val="00151E7B"/>
    <w:rsid w:val="00162D46"/>
    <w:rsid w:val="00251946"/>
    <w:rsid w:val="0031385A"/>
    <w:rsid w:val="0034757F"/>
    <w:rsid w:val="004614CF"/>
    <w:rsid w:val="00506744"/>
    <w:rsid w:val="00525EC6"/>
    <w:rsid w:val="00555740"/>
    <w:rsid w:val="005D671E"/>
    <w:rsid w:val="00602FFA"/>
    <w:rsid w:val="006042B5"/>
    <w:rsid w:val="00666CAD"/>
    <w:rsid w:val="00682A93"/>
    <w:rsid w:val="006B20E5"/>
    <w:rsid w:val="007350C0"/>
    <w:rsid w:val="007504A1"/>
    <w:rsid w:val="007910CB"/>
    <w:rsid w:val="008D79AE"/>
    <w:rsid w:val="00974E3D"/>
    <w:rsid w:val="009C116D"/>
    <w:rsid w:val="00A3628F"/>
    <w:rsid w:val="00B215C2"/>
    <w:rsid w:val="00C44945"/>
    <w:rsid w:val="00CB165C"/>
    <w:rsid w:val="00CE0534"/>
    <w:rsid w:val="00D247F1"/>
    <w:rsid w:val="00D72AA2"/>
    <w:rsid w:val="00DA0DC3"/>
    <w:rsid w:val="00DC2984"/>
    <w:rsid w:val="00EF37F7"/>
    <w:rsid w:val="00F2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D79AE"/>
    <w:rPr>
      <w:color w:val="808080"/>
    </w:rPr>
  </w:style>
  <w:style w:type="paragraph" w:customStyle="1" w:styleId="372987C3046648BAB9BCF205328AF85D">
    <w:name w:val="372987C3046648BAB9BCF205328AF85D"/>
    <w:rsid w:val="008D79AE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FC6902A744A948C89F527119BECD8DDB">
    <w:name w:val="FC6902A744A948C89F527119BECD8DDB"/>
    <w:rsid w:val="00C44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Budowa budynku socjalnego Warszawa Chodakowska 100</CompanyAddress>
  <CompanyPhone/>
  <CompanyFax>120 dni</CompanyFax>
  <CompanyEmail>wskaż wartość wadium</CompanyEmail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do POST_HZ_EK_HZL_00043_2026.docx</dmsv2BaseFileName>
    <dmsv2BaseDisplayName xmlns="http://schemas.microsoft.com/sharepoint/v3">SWZ do POST_HZ_EK_HZL_00043_2026</dmsv2BaseDisplayName>
    <dmsv2SWPP2ObjectNumber xmlns="http://schemas.microsoft.com/sharepoint/v3">POST/HZ/EK/HZL/00043/2026                         </dmsv2SWPP2ObjectNumber>
    <dmsv2SWPP2SumMD5 xmlns="http://schemas.microsoft.com/sharepoint/v3">ccf6587a6112c0a3071c5eb8906d5c7e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711037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24867347</dmsv2BaseClientSystemDocumentID>
    <dmsv2BaseModifiedByID xmlns="http://schemas.microsoft.com/sharepoint/v3">1A600021</dmsv2BaseModifiedByID>
    <dmsv2BaseCreatedByID xmlns="http://schemas.microsoft.com/sharepoint/v3">1A600021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FJ3FSM7XJ42E-1943046417-3378</_dlc_DocId>
    <_dlc_DocIdUrl xmlns="a19cb1c7-c5c7-46d4-85ae-d83685407bba">
      <Url>https://swpp2.dms.gkpge.pl/sites/43/_layouts/15/DocIdRedir.aspx?ID=FJ3FSM7XJ42E-1943046417-3378</Url>
      <Description>FJ3FSM7XJ42E-1943046417-3378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A95156-AF4C-4A12-BD2C-FDF7D4BF7330}"/>
</file>

<file path=customXml/itemProps5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D1015CD-0097-4700-9EA0-4F867ED72CCD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2024.dotx</Template>
  <TotalTime>35</TotalTime>
  <Pages>31</Pages>
  <Words>10815</Words>
  <Characters>64892</Characters>
  <Application>Microsoft Office Word</Application>
  <DocSecurity>4</DocSecurity>
  <Lines>540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75556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POST/HZ/EK/HZL/00043/2026</dc:creator>
  <cp:keywords/>
  <dc:description/>
  <cp:lastModifiedBy>Barbara Umżyńska</cp:lastModifiedBy>
  <cp:revision>2</cp:revision>
  <cp:lastPrinted>2024-07-17T17:21:00Z</cp:lastPrinted>
  <dcterms:created xsi:type="dcterms:W3CDTF">2026-04-07T07:17:00Z</dcterms:created>
  <dcterms:modified xsi:type="dcterms:W3CDTF">2026-04-07T07:17:00Z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0x010189100082197C06C027954DBEA5AFF9B24C6A4F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eee344ef-c365-4a54-8de7-ae0a09099016</vt:lpwstr>
  </property>
</Properties>
</file>